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D3" w:rsidRDefault="002F4DD3" w:rsidP="003B572E">
      <w:pPr>
        <w:pStyle w:val="ListParagraph"/>
        <w:ind w:firstLineChars="0" w:firstLine="0"/>
      </w:pPr>
      <w:r>
        <w:rPr>
          <w:rFonts w:hint="eastAsia"/>
        </w:rPr>
        <w:t>选择题：</w:t>
      </w:r>
    </w:p>
    <w:p w:rsidR="002F4DD3" w:rsidRDefault="002F4DD3" w:rsidP="00D42427">
      <w:pPr>
        <w:pStyle w:val="ListParagraph"/>
        <w:numPr>
          <w:ilvl w:val="0"/>
          <w:numId w:val="1"/>
        </w:numPr>
        <w:ind w:firstLineChars="0"/>
      </w:pPr>
      <w:r>
        <w:t>C</w:t>
      </w:r>
    </w:p>
    <w:p w:rsidR="002F4DD3" w:rsidRDefault="002F4DD3" w:rsidP="00D42427">
      <w:pPr>
        <w:pStyle w:val="ListParagraph"/>
        <w:numPr>
          <w:ilvl w:val="0"/>
          <w:numId w:val="1"/>
        </w:numPr>
        <w:ind w:firstLineChars="0"/>
      </w:pPr>
      <w:r>
        <w:t>A</w:t>
      </w:r>
    </w:p>
    <w:p w:rsidR="002F4DD3" w:rsidRDefault="002F4DD3" w:rsidP="00D42427">
      <w:pPr>
        <w:pStyle w:val="ListParagraph"/>
        <w:numPr>
          <w:ilvl w:val="0"/>
          <w:numId w:val="1"/>
        </w:numPr>
        <w:ind w:firstLineChars="0"/>
      </w:pPr>
      <w:r>
        <w:t>A</w:t>
      </w:r>
    </w:p>
    <w:p w:rsidR="002F4DD3" w:rsidRDefault="002F4DD3" w:rsidP="00D42427">
      <w:pPr>
        <w:pStyle w:val="ListParagraph"/>
        <w:numPr>
          <w:ilvl w:val="0"/>
          <w:numId w:val="1"/>
        </w:numPr>
        <w:ind w:firstLineChars="0"/>
      </w:pPr>
      <w:r>
        <w:t>D</w:t>
      </w:r>
    </w:p>
    <w:p w:rsidR="002F4DD3" w:rsidRDefault="002F4DD3" w:rsidP="00D42427">
      <w:pPr>
        <w:pStyle w:val="ListParagraph"/>
        <w:numPr>
          <w:ilvl w:val="0"/>
          <w:numId w:val="1"/>
        </w:numPr>
        <w:ind w:firstLineChars="0"/>
      </w:pPr>
      <w:r>
        <w:t>A</w:t>
      </w:r>
    </w:p>
    <w:p w:rsidR="002F4DD3" w:rsidRDefault="002F4DD3" w:rsidP="000A5070">
      <w:r>
        <w:rPr>
          <w:rFonts w:hint="eastAsia"/>
        </w:rPr>
        <w:t>问答题：</w:t>
      </w:r>
    </w:p>
    <w:p w:rsidR="002F4DD3" w:rsidRDefault="002F4DD3" w:rsidP="000A5070">
      <w:r>
        <w:t>1.</w:t>
      </w:r>
    </w:p>
    <w:p w:rsidR="002F4DD3" w:rsidRDefault="002F4DD3" w:rsidP="000A5070">
      <w:r>
        <w:t>IE</w:t>
      </w:r>
      <w:r>
        <w:rPr>
          <w:rFonts w:hint="eastAsia"/>
        </w:rPr>
        <w:t>寄存器各位功能</w:t>
      </w:r>
    </w:p>
    <w:p w:rsidR="002F4DD3" w:rsidRDefault="002F4DD3" w:rsidP="009B2273">
      <w:pPr>
        <w:ind w:firstLine="420"/>
      </w:pPr>
      <w:r>
        <w:t>EX0</w:t>
      </w:r>
      <w:r>
        <w:rPr>
          <w:rFonts w:hint="eastAsia"/>
        </w:rPr>
        <w:t>：</w:t>
      </w:r>
      <w:r>
        <w:t>INT0</w:t>
      </w:r>
      <w:r>
        <w:rPr>
          <w:rFonts w:hint="eastAsia"/>
        </w:rPr>
        <w:t>的中断开关。</w:t>
      </w:r>
    </w:p>
    <w:p w:rsidR="002F4DD3" w:rsidRDefault="002F4DD3" w:rsidP="009B2273">
      <w:pPr>
        <w:ind w:firstLine="420"/>
      </w:pPr>
      <w:r>
        <w:t>ET0</w:t>
      </w:r>
      <w:r>
        <w:rPr>
          <w:rFonts w:hint="eastAsia"/>
        </w:rPr>
        <w:t>：</w:t>
      </w:r>
      <w:r>
        <w:t>TF0</w:t>
      </w:r>
      <w:r>
        <w:rPr>
          <w:rFonts w:hint="eastAsia"/>
        </w:rPr>
        <w:t>的中断开关。</w:t>
      </w:r>
    </w:p>
    <w:p w:rsidR="002F4DD3" w:rsidRDefault="002F4DD3" w:rsidP="009B2273">
      <w:pPr>
        <w:ind w:firstLine="420"/>
      </w:pPr>
      <w:r>
        <w:t>EX1</w:t>
      </w:r>
      <w:r>
        <w:rPr>
          <w:rFonts w:hint="eastAsia"/>
        </w:rPr>
        <w:t>：</w:t>
      </w:r>
      <w:r>
        <w:t>INT1</w:t>
      </w:r>
      <w:r>
        <w:rPr>
          <w:rFonts w:hint="eastAsia"/>
        </w:rPr>
        <w:t>的中断开关。</w:t>
      </w:r>
    </w:p>
    <w:p w:rsidR="002F4DD3" w:rsidRDefault="002F4DD3" w:rsidP="009B2273">
      <w:pPr>
        <w:ind w:firstLine="420"/>
      </w:pPr>
      <w:r>
        <w:t>ET1</w:t>
      </w:r>
      <w:r>
        <w:rPr>
          <w:rFonts w:hint="eastAsia"/>
        </w:rPr>
        <w:t>：</w:t>
      </w:r>
      <w:r>
        <w:t>TF1</w:t>
      </w:r>
      <w:r>
        <w:rPr>
          <w:rFonts w:hint="eastAsia"/>
        </w:rPr>
        <w:t>的中断开关。</w:t>
      </w:r>
    </w:p>
    <w:p w:rsidR="002F4DD3" w:rsidRDefault="002F4DD3" w:rsidP="009B2273">
      <w:pPr>
        <w:ind w:firstLine="420"/>
      </w:pPr>
      <w:r>
        <w:t>ES</w:t>
      </w:r>
      <w:r>
        <w:rPr>
          <w:rFonts w:hint="eastAsia"/>
        </w:rPr>
        <w:t>：串行口的中断开关。</w:t>
      </w:r>
    </w:p>
    <w:p w:rsidR="002F4DD3" w:rsidRPr="009B2273" w:rsidRDefault="002F4DD3" w:rsidP="004A7C18">
      <w:pPr>
        <w:ind w:firstLine="420"/>
      </w:pPr>
      <w:r>
        <w:t>EA</w:t>
      </w:r>
      <w:r>
        <w:rPr>
          <w:rFonts w:hint="eastAsia"/>
        </w:rPr>
        <w:t>：中断总开关。</w:t>
      </w:r>
    </w:p>
    <w:p w:rsidR="002F4DD3" w:rsidRDefault="002F4DD3" w:rsidP="000A5070">
      <w:r>
        <w:t>IP</w:t>
      </w:r>
      <w:r>
        <w:rPr>
          <w:rFonts w:hint="eastAsia"/>
        </w:rPr>
        <w:t>寄存器各位功能</w:t>
      </w:r>
    </w:p>
    <w:p w:rsidR="002F4DD3" w:rsidRDefault="002F4DD3" w:rsidP="00F17AA0">
      <w:pPr>
        <w:ind w:firstLine="420"/>
      </w:pPr>
      <w:r>
        <w:t>PX0</w:t>
      </w:r>
      <w:r>
        <w:rPr>
          <w:rFonts w:hint="eastAsia"/>
        </w:rPr>
        <w:t>：</w:t>
      </w:r>
      <w:r>
        <w:t>INT0</w:t>
      </w:r>
      <w:r>
        <w:rPr>
          <w:rFonts w:hint="eastAsia"/>
        </w:rPr>
        <w:t>的中断优先级。</w:t>
      </w:r>
    </w:p>
    <w:p w:rsidR="002F4DD3" w:rsidRDefault="002F4DD3" w:rsidP="00F17AA0">
      <w:pPr>
        <w:ind w:firstLine="420"/>
      </w:pPr>
      <w:r>
        <w:t>PT0</w:t>
      </w:r>
      <w:r>
        <w:rPr>
          <w:rFonts w:hint="eastAsia"/>
        </w:rPr>
        <w:t>：</w:t>
      </w:r>
      <w:r>
        <w:t>TF0</w:t>
      </w:r>
      <w:r>
        <w:rPr>
          <w:rFonts w:hint="eastAsia"/>
        </w:rPr>
        <w:t>的中断优先级。</w:t>
      </w:r>
    </w:p>
    <w:p w:rsidR="002F4DD3" w:rsidRDefault="002F4DD3" w:rsidP="00F17AA0">
      <w:pPr>
        <w:ind w:firstLine="420"/>
      </w:pPr>
      <w:r>
        <w:t>PX1</w:t>
      </w:r>
      <w:r>
        <w:rPr>
          <w:rFonts w:hint="eastAsia"/>
        </w:rPr>
        <w:t>：</w:t>
      </w:r>
      <w:r>
        <w:t>INT1</w:t>
      </w:r>
      <w:r>
        <w:rPr>
          <w:rFonts w:hint="eastAsia"/>
        </w:rPr>
        <w:t>的中断优先级。</w:t>
      </w:r>
    </w:p>
    <w:p w:rsidR="002F4DD3" w:rsidRDefault="002F4DD3" w:rsidP="00F17AA0">
      <w:pPr>
        <w:ind w:firstLine="420"/>
      </w:pPr>
      <w:r>
        <w:t>PT1</w:t>
      </w:r>
      <w:r>
        <w:rPr>
          <w:rFonts w:hint="eastAsia"/>
        </w:rPr>
        <w:t>：</w:t>
      </w:r>
      <w:r>
        <w:t>TF1</w:t>
      </w:r>
      <w:r>
        <w:rPr>
          <w:rFonts w:hint="eastAsia"/>
        </w:rPr>
        <w:t>的中断优先级。</w:t>
      </w:r>
    </w:p>
    <w:p w:rsidR="002F4DD3" w:rsidRDefault="002F4DD3" w:rsidP="00F17AA0">
      <w:pPr>
        <w:ind w:firstLine="420"/>
      </w:pPr>
      <w:r>
        <w:t>PS</w:t>
      </w:r>
      <w:r>
        <w:rPr>
          <w:rFonts w:hint="eastAsia"/>
        </w:rPr>
        <w:t>：串行口的中断优先级。</w:t>
      </w:r>
    </w:p>
    <w:p w:rsidR="002F4DD3" w:rsidRDefault="002F4DD3" w:rsidP="000A5070">
      <w:r>
        <w:t>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800"/>
      </w:tblGrid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中断源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中断向量地址</w:t>
            </w:r>
          </w:p>
        </w:tc>
      </w:tr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外中断</w:t>
            </w:r>
            <w:r>
              <w:t>INT0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t>0x0003</w:t>
            </w:r>
          </w:p>
        </w:tc>
      </w:tr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定时器</w:t>
            </w:r>
            <w:r>
              <w:t>/</w:t>
            </w:r>
            <w:r>
              <w:rPr>
                <w:rFonts w:hint="eastAsia"/>
              </w:rPr>
              <w:t>计数器中断</w:t>
            </w:r>
            <w:r>
              <w:t>TF0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t>0x000B</w:t>
            </w:r>
          </w:p>
        </w:tc>
      </w:tr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外中断</w:t>
            </w:r>
            <w:r>
              <w:t>INT1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t>0x0013</w:t>
            </w:r>
          </w:p>
        </w:tc>
      </w:tr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定时器</w:t>
            </w:r>
            <w:r>
              <w:t>/</w:t>
            </w:r>
            <w:r>
              <w:rPr>
                <w:rFonts w:hint="eastAsia"/>
              </w:rPr>
              <w:t>计数器中断</w:t>
            </w:r>
            <w:r>
              <w:t>TF1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t>0x001B</w:t>
            </w:r>
          </w:p>
        </w:tc>
      </w:tr>
      <w:tr w:rsidR="002F4DD3" w:rsidTr="008D4D49">
        <w:trPr>
          <w:jc w:val="center"/>
        </w:trPr>
        <w:tc>
          <w:tcPr>
            <w:tcW w:w="2628" w:type="dxa"/>
          </w:tcPr>
          <w:p w:rsidR="002F4DD3" w:rsidRDefault="002F4DD3" w:rsidP="008D4D49">
            <w:pPr>
              <w:jc w:val="center"/>
            </w:pPr>
            <w:r>
              <w:rPr>
                <w:rFonts w:hint="eastAsia"/>
              </w:rPr>
              <w:t>串行口中断</w:t>
            </w:r>
            <w:r>
              <w:t>RI/TI</w:t>
            </w:r>
          </w:p>
        </w:tc>
        <w:tc>
          <w:tcPr>
            <w:tcW w:w="1800" w:type="dxa"/>
          </w:tcPr>
          <w:p w:rsidR="002F4DD3" w:rsidRDefault="002F4DD3" w:rsidP="008D4D49">
            <w:pPr>
              <w:jc w:val="center"/>
            </w:pPr>
            <w:r>
              <w:t>0x0023</w:t>
            </w:r>
          </w:p>
        </w:tc>
      </w:tr>
    </w:tbl>
    <w:p w:rsidR="002F4DD3" w:rsidRDefault="002F4DD3" w:rsidP="000A5070">
      <w:r>
        <w:t>3.</w:t>
      </w:r>
    </w:p>
    <w:p w:rsidR="002F4DD3" w:rsidRDefault="002F4DD3" w:rsidP="00A840FC">
      <w:pPr>
        <w:ind w:firstLine="420"/>
      </w:pPr>
      <w:r>
        <w:t>EX0=1</w:t>
      </w:r>
      <w:r>
        <w:rPr>
          <w:rFonts w:hint="eastAsia"/>
        </w:rPr>
        <w:t>，启用</w:t>
      </w:r>
      <w:r>
        <w:t>INT0</w:t>
      </w:r>
      <w:r>
        <w:rPr>
          <w:rFonts w:hint="eastAsia"/>
        </w:rPr>
        <w:t>中断功能；</w:t>
      </w:r>
      <w:r>
        <w:t>EX0=0</w:t>
      </w:r>
      <w:r>
        <w:rPr>
          <w:rFonts w:hint="eastAsia"/>
        </w:rPr>
        <w:t>，停用</w:t>
      </w:r>
      <w:r>
        <w:t>INT0</w:t>
      </w:r>
      <w:r>
        <w:rPr>
          <w:rFonts w:hint="eastAsia"/>
        </w:rPr>
        <w:t>中断功能。</w:t>
      </w:r>
    </w:p>
    <w:p w:rsidR="002F4DD3" w:rsidRDefault="002F4DD3" w:rsidP="00A840FC">
      <w:pPr>
        <w:ind w:firstLine="420"/>
      </w:pPr>
      <w:r>
        <w:t>ET0=1</w:t>
      </w:r>
      <w:r>
        <w:rPr>
          <w:rFonts w:hint="eastAsia"/>
        </w:rPr>
        <w:t>，启用</w:t>
      </w:r>
      <w:r>
        <w:t>TF0</w:t>
      </w:r>
      <w:r>
        <w:rPr>
          <w:rFonts w:hint="eastAsia"/>
        </w:rPr>
        <w:t>中断功能；。</w:t>
      </w:r>
      <w:r>
        <w:t>ET0=0</w:t>
      </w:r>
      <w:r>
        <w:rPr>
          <w:rFonts w:hint="eastAsia"/>
        </w:rPr>
        <w:t>，停用</w:t>
      </w:r>
      <w:r>
        <w:t>TF0</w:t>
      </w:r>
      <w:r>
        <w:rPr>
          <w:rFonts w:hint="eastAsia"/>
        </w:rPr>
        <w:t>中断功能。</w:t>
      </w:r>
    </w:p>
    <w:p w:rsidR="002F4DD3" w:rsidRDefault="002F4DD3" w:rsidP="00A840FC">
      <w:pPr>
        <w:ind w:firstLine="420"/>
      </w:pPr>
      <w:r>
        <w:t>EX1=1</w:t>
      </w:r>
      <w:r>
        <w:rPr>
          <w:rFonts w:hint="eastAsia"/>
        </w:rPr>
        <w:t>，启用</w:t>
      </w:r>
      <w:r>
        <w:t>INT1</w:t>
      </w:r>
      <w:r>
        <w:rPr>
          <w:rFonts w:hint="eastAsia"/>
        </w:rPr>
        <w:t>中断功能；</w:t>
      </w:r>
      <w:r>
        <w:t>EX1=0</w:t>
      </w:r>
      <w:r>
        <w:rPr>
          <w:rFonts w:hint="eastAsia"/>
        </w:rPr>
        <w:t>，停用</w:t>
      </w:r>
      <w:r>
        <w:t>INT1</w:t>
      </w:r>
      <w:r>
        <w:rPr>
          <w:rFonts w:hint="eastAsia"/>
        </w:rPr>
        <w:t>中断功能。</w:t>
      </w:r>
    </w:p>
    <w:p w:rsidR="002F4DD3" w:rsidRDefault="002F4DD3" w:rsidP="00A840FC">
      <w:pPr>
        <w:ind w:firstLine="420"/>
      </w:pPr>
      <w:r>
        <w:t>ET1=1</w:t>
      </w:r>
      <w:r>
        <w:rPr>
          <w:rFonts w:hint="eastAsia"/>
        </w:rPr>
        <w:t>，启用</w:t>
      </w:r>
      <w:r>
        <w:t>TF1</w:t>
      </w:r>
      <w:r>
        <w:rPr>
          <w:rFonts w:hint="eastAsia"/>
        </w:rPr>
        <w:t>中断功能；。</w:t>
      </w:r>
      <w:r>
        <w:t>ET1=0</w:t>
      </w:r>
      <w:r>
        <w:rPr>
          <w:rFonts w:hint="eastAsia"/>
        </w:rPr>
        <w:t>，停用</w:t>
      </w:r>
      <w:r>
        <w:t>TF1</w:t>
      </w:r>
      <w:r>
        <w:rPr>
          <w:rFonts w:hint="eastAsia"/>
        </w:rPr>
        <w:t>中断功能。</w:t>
      </w:r>
    </w:p>
    <w:p w:rsidR="002F4DD3" w:rsidRDefault="002F4DD3" w:rsidP="00A840FC">
      <w:pPr>
        <w:ind w:firstLine="420"/>
      </w:pPr>
      <w:r>
        <w:t>ES=1</w:t>
      </w:r>
      <w:r>
        <w:rPr>
          <w:rFonts w:hint="eastAsia"/>
        </w:rPr>
        <w:t>，启用串行口中断功能；</w:t>
      </w:r>
      <w:r>
        <w:t>ES=0</w:t>
      </w:r>
      <w:r>
        <w:rPr>
          <w:rFonts w:hint="eastAsia"/>
        </w:rPr>
        <w:t>，停用串行口中断功能。</w:t>
      </w:r>
    </w:p>
    <w:p w:rsidR="002F4DD3" w:rsidRPr="00F17AA0" w:rsidRDefault="002F4DD3" w:rsidP="00A840FC">
      <w:pPr>
        <w:ind w:firstLineChars="200" w:firstLine="31680"/>
      </w:pPr>
      <w:r>
        <w:t>EA=1</w:t>
      </w:r>
      <w:r>
        <w:rPr>
          <w:rFonts w:hint="eastAsia"/>
        </w:rPr>
        <w:t>，启用所有中断功能；</w:t>
      </w:r>
      <w:r>
        <w:t>EA=0</w:t>
      </w:r>
      <w:r>
        <w:rPr>
          <w:rFonts w:hint="eastAsia"/>
        </w:rPr>
        <w:t>，停用所有中断功能。</w:t>
      </w:r>
    </w:p>
    <w:sectPr w:rsidR="002F4DD3" w:rsidRPr="00F17AA0" w:rsidSect="00152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DD3" w:rsidRDefault="002F4DD3" w:rsidP="00D42427">
      <w:r>
        <w:separator/>
      </w:r>
    </w:p>
  </w:endnote>
  <w:endnote w:type="continuationSeparator" w:id="0">
    <w:p w:rsidR="002F4DD3" w:rsidRDefault="002F4DD3" w:rsidP="00D4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DD3" w:rsidRDefault="002F4DD3" w:rsidP="00D42427">
      <w:r>
        <w:separator/>
      </w:r>
    </w:p>
  </w:footnote>
  <w:footnote w:type="continuationSeparator" w:id="0">
    <w:p w:rsidR="002F4DD3" w:rsidRDefault="002F4DD3" w:rsidP="00D42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F4E9F"/>
    <w:multiLevelType w:val="hybridMultilevel"/>
    <w:tmpl w:val="981A8E44"/>
    <w:lvl w:ilvl="0" w:tplc="153E2F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427"/>
    <w:rsid w:val="00000257"/>
    <w:rsid w:val="000016A9"/>
    <w:rsid w:val="000017CF"/>
    <w:rsid w:val="00001B81"/>
    <w:rsid w:val="00001E54"/>
    <w:rsid w:val="000028A3"/>
    <w:rsid w:val="00002D90"/>
    <w:rsid w:val="00002FCF"/>
    <w:rsid w:val="00003EC5"/>
    <w:rsid w:val="00004747"/>
    <w:rsid w:val="00006D8D"/>
    <w:rsid w:val="0000750C"/>
    <w:rsid w:val="0000786E"/>
    <w:rsid w:val="000110AE"/>
    <w:rsid w:val="00011A20"/>
    <w:rsid w:val="00011C02"/>
    <w:rsid w:val="00011EE4"/>
    <w:rsid w:val="00012A48"/>
    <w:rsid w:val="00012AA6"/>
    <w:rsid w:val="00012C3A"/>
    <w:rsid w:val="00013301"/>
    <w:rsid w:val="000145A2"/>
    <w:rsid w:val="00020707"/>
    <w:rsid w:val="00020E00"/>
    <w:rsid w:val="00021EB4"/>
    <w:rsid w:val="00022461"/>
    <w:rsid w:val="00022C1E"/>
    <w:rsid w:val="00022F4F"/>
    <w:rsid w:val="00023D14"/>
    <w:rsid w:val="00024121"/>
    <w:rsid w:val="000243F6"/>
    <w:rsid w:val="00025EE5"/>
    <w:rsid w:val="00025FD2"/>
    <w:rsid w:val="000264B9"/>
    <w:rsid w:val="00026F9F"/>
    <w:rsid w:val="0002732E"/>
    <w:rsid w:val="00027333"/>
    <w:rsid w:val="00032A43"/>
    <w:rsid w:val="00034E66"/>
    <w:rsid w:val="00035148"/>
    <w:rsid w:val="000373D0"/>
    <w:rsid w:val="000412BC"/>
    <w:rsid w:val="00044673"/>
    <w:rsid w:val="00044AAA"/>
    <w:rsid w:val="000455AB"/>
    <w:rsid w:val="00045AB5"/>
    <w:rsid w:val="00046F7F"/>
    <w:rsid w:val="00051A63"/>
    <w:rsid w:val="0005305D"/>
    <w:rsid w:val="000554B5"/>
    <w:rsid w:val="00055A2D"/>
    <w:rsid w:val="000560DF"/>
    <w:rsid w:val="00056647"/>
    <w:rsid w:val="00057003"/>
    <w:rsid w:val="0005757B"/>
    <w:rsid w:val="0005772D"/>
    <w:rsid w:val="00057BFE"/>
    <w:rsid w:val="00060EE9"/>
    <w:rsid w:val="00060F53"/>
    <w:rsid w:val="00061D36"/>
    <w:rsid w:val="00062F76"/>
    <w:rsid w:val="00063921"/>
    <w:rsid w:val="00063F9F"/>
    <w:rsid w:val="00064CC8"/>
    <w:rsid w:val="00066D69"/>
    <w:rsid w:val="00067A62"/>
    <w:rsid w:val="000705C3"/>
    <w:rsid w:val="000726CA"/>
    <w:rsid w:val="00072C24"/>
    <w:rsid w:val="000732B8"/>
    <w:rsid w:val="0007396A"/>
    <w:rsid w:val="00073C43"/>
    <w:rsid w:val="00074329"/>
    <w:rsid w:val="00075097"/>
    <w:rsid w:val="00075225"/>
    <w:rsid w:val="00075674"/>
    <w:rsid w:val="00075D88"/>
    <w:rsid w:val="000774CB"/>
    <w:rsid w:val="000801BD"/>
    <w:rsid w:val="0008071A"/>
    <w:rsid w:val="00080898"/>
    <w:rsid w:val="0008102D"/>
    <w:rsid w:val="000830C1"/>
    <w:rsid w:val="00087456"/>
    <w:rsid w:val="0008749D"/>
    <w:rsid w:val="000875A0"/>
    <w:rsid w:val="00091340"/>
    <w:rsid w:val="00092370"/>
    <w:rsid w:val="0009264A"/>
    <w:rsid w:val="00093547"/>
    <w:rsid w:val="00094B64"/>
    <w:rsid w:val="000955A5"/>
    <w:rsid w:val="00096EA6"/>
    <w:rsid w:val="00097153"/>
    <w:rsid w:val="000A0044"/>
    <w:rsid w:val="000A1C45"/>
    <w:rsid w:val="000A3CE2"/>
    <w:rsid w:val="000A5070"/>
    <w:rsid w:val="000A50EC"/>
    <w:rsid w:val="000A5186"/>
    <w:rsid w:val="000A66C9"/>
    <w:rsid w:val="000A7C4C"/>
    <w:rsid w:val="000A7C8D"/>
    <w:rsid w:val="000B1820"/>
    <w:rsid w:val="000B19DA"/>
    <w:rsid w:val="000B1EB7"/>
    <w:rsid w:val="000B1FAE"/>
    <w:rsid w:val="000B27E5"/>
    <w:rsid w:val="000B2A4A"/>
    <w:rsid w:val="000B337F"/>
    <w:rsid w:val="000B7896"/>
    <w:rsid w:val="000C1153"/>
    <w:rsid w:val="000C4AD7"/>
    <w:rsid w:val="000C5CBD"/>
    <w:rsid w:val="000C63E7"/>
    <w:rsid w:val="000C6D6B"/>
    <w:rsid w:val="000C7FF9"/>
    <w:rsid w:val="000D092B"/>
    <w:rsid w:val="000D196F"/>
    <w:rsid w:val="000D1CC9"/>
    <w:rsid w:val="000D2168"/>
    <w:rsid w:val="000D239D"/>
    <w:rsid w:val="000D2F2C"/>
    <w:rsid w:val="000D4A90"/>
    <w:rsid w:val="000D4EA6"/>
    <w:rsid w:val="000D61EE"/>
    <w:rsid w:val="000D650C"/>
    <w:rsid w:val="000D688F"/>
    <w:rsid w:val="000D7C9F"/>
    <w:rsid w:val="000D7FA2"/>
    <w:rsid w:val="000E061E"/>
    <w:rsid w:val="000E0EE2"/>
    <w:rsid w:val="000E0F19"/>
    <w:rsid w:val="000E1A60"/>
    <w:rsid w:val="000E2E6B"/>
    <w:rsid w:val="000F0863"/>
    <w:rsid w:val="000F0B59"/>
    <w:rsid w:val="000F10FB"/>
    <w:rsid w:val="000F1918"/>
    <w:rsid w:val="000F24CC"/>
    <w:rsid w:val="000F2641"/>
    <w:rsid w:val="000F4BE2"/>
    <w:rsid w:val="000F567F"/>
    <w:rsid w:val="000F5C36"/>
    <w:rsid w:val="000F6064"/>
    <w:rsid w:val="000F7D6D"/>
    <w:rsid w:val="001004B7"/>
    <w:rsid w:val="00100B02"/>
    <w:rsid w:val="0010144B"/>
    <w:rsid w:val="00101613"/>
    <w:rsid w:val="00103116"/>
    <w:rsid w:val="001045EC"/>
    <w:rsid w:val="00106952"/>
    <w:rsid w:val="0011020A"/>
    <w:rsid w:val="00111FED"/>
    <w:rsid w:val="0011336D"/>
    <w:rsid w:val="00115603"/>
    <w:rsid w:val="001209B4"/>
    <w:rsid w:val="00122E62"/>
    <w:rsid w:val="001268D5"/>
    <w:rsid w:val="00127CEC"/>
    <w:rsid w:val="00130B96"/>
    <w:rsid w:val="00132007"/>
    <w:rsid w:val="00135015"/>
    <w:rsid w:val="001350FB"/>
    <w:rsid w:val="0013573C"/>
    <w:rsid w:val="0013589E"/>
    <w:rsid w:val="00135BFD"/>
    <w:rsid w:val="0013614D"/>
    <w:rsid w:val="00136536"/>
    <w:rsid w:val="001375D6"/>
    <w:rsid w:val="00141F74"/>
    <w:rsid w:val="00142A31"/>
    <w:rsid w:val="001436C8"/>
    <w:rsid w:val="00143917"/>
    <w:rsid w:val="00143FF8"/>
    <w:rsid w:val="0014481B"/>
    <w:rsid w:val="00144A28"/>
    <w:rsid w:val="00144E74"/>
    <w:rsid w:val="00146568"/>
    <w:rsid w:val="001476AA"/>
    <w:rsid w:val="0015069E"/>
    <w:rsid w:val="00150E3B"/>
    <w:rsid w:val="00151A89"/>
    <w:rsid w:val="001524FD"/>
    <w:rsid w:val="00152E12"/>
    <w:rsid w:val="0015420F"/>
    <w:rsid w:val="00155C71"/>
    <w:rsid w:val="001569CC"/>
    <w:rsid w:val="001577AE"/>
    <w:rsid w:val="00157FF0"/>
    <w:rsid w:val="00160040"/>
    <w:rsid w:val="00162714"/>
    <w:rsid w:val="00162E23"/>
    <w:rsid w:val="00164856"/>
    <w:rsid w:val="00164C3D"/>
    <w:rsid w:val="001672E5"/>
    <w:rsid w:val="00167A51"/>
    <w:rsid w:val="00167C00"/>
    <w:rsid w:val="001715E4"/>
    <w:rsid w:val="0017408E"/>
    <w:rsid w:val="001743FD"/>
    <w:rsid w:val="001754D0"/>
    <w:rsid w:val="001771C2"/>
    <w:rsid w:val="00181C4D"/>
    <w:rsid w:val="00182BB8"/>
    <w:rsid w:val="001830AA"/>
    <w:rsid w:val="00183F1C"/>
    <w:rsid w:val="001853A3"/>
    <w:rsid w:val="00186AC4"/>
    <w:rsid w:val="00187FE5"/>
    <w:rsid w:val="00192814"/>
    <w:rsid w:val="001928B4"/>
    <w:rsid w:val="00192C41"/>
    <w:rsid w:val="001944F0"/>
    <w:rsid w:val="0019495D"/>
    <w:rsid w:val="00194B69"/>
    <w:rsid w:val="001959CA"/>
    <w:rsid w:val="00195A70"/>
    <w:rsid w:val="00195DAB"/>
    <w:rsid w:val="00196A60"/>
    <w:rsid w:val="001A16CC"/>
    <w:rsid w:val="001A1EC3"/>
    <w:rsid w:val="001A34FD"/>
    <w:rsid w:val="001A4E30"/>
    <w:rsid w:val="001B16E8"/>
    <w:rsid w:val="001B3F11"/>
    <w:rsid w:val="001B434E"/>
    <w:rsid w:val="001B46D3"/>
    <w:rsid w:val="001B5497"/>
    <w:rsid w:val="001B6958"/>
    <w:rsid w:val="001B775A"/>
    <w:rsid w:val="001C20DA"/>
    <w:rsid w:val="001C21DD"/>
    <w:rsid w:val="001C2E38"/>
    <w:rsid w:val="001C2FFB"/>
    <w:rsid w:val="001C3992"/>
    <w:rsid w:val="001C3D96"/>
    <w:rsid w:val="001C6026"/>
    <w:rsid w:val="001C6377"/>
    <w:rsid w:val="001C642F"/>
    <w:rsid w:val="001C67A5"/>
    <w:rsid w:val="001C6868"/>
    <w:rsid w:val="001D0250"/>
    <w:rsid w:val="001D0583"/>
    <w:rsid w:val="001D1BBF"/>
    <w:rsid w:val="001D290C"/>
    <w:rsid w:val="001D7937"/>
    <w:rsid w:val="001D7F5C"/>
    <w:rsid w:val="001E301B"/>
    <w:rsid w:val="001E331F"/>
    <w:rsid w:val="001E3EDF"/>
    <w:rsid w:val="001E498A"/>
    <w:rsid w:val="001E549F"/>
    <w:rsid w:val="001E5BB6"/>
    <w:rsid w:val="001E6A71"/>
    <w:rsid w:val="001F167C"/>
    <w:rsid w:val="001F36FB"/>
    <w:rsid w:val="001F3A63"/>
    <w:rsid w:val="001F41A4"/>
    <w:rsid w:val="001F41B4"/>
    <w:rsid w:val="001F5705"/>
    <w:rsid w:val="001F5F48"/>
    <w:rsid w:val="001F66D8"/>
    <w:rsid w:val="001F71AD"/>
    <w:rsid w:val="001F72DF"/>
    <w:rsid w:val="002004A7"/>
    <w:rsid w:val="00201C1F"/>
    <w:rsid w:val="00202E76"/>
    <w:rsid w:val="00202F42"/>
    <w:rsid w:val="00205155"/>
    <w:rsid w:val="0020612C"/>
    <w:rsid w:val="002065C3"/>
    <w:rsid w:val="00206A82"/>
    <w:rsid w:val="00206E54"/>
    <w:rsid w:val="0021021B"/>
    <w:rsid w:val="00210634"/>
    <w:rsid w:val="002107B6"/>
    <w:rsid w:val="00210965"/>
    <w:rsid w:val="0021172A"/>
    <w:rsid w:val="00211CDF"/>
    <w:rsid w:val="0021242E"/>
    <w:rsid w:val="00212648"/>
    <w:rsid w:val="002127E7"/>
    <w:rsid w:val="00213163"/>
    <w:rsid w:val="0021338F"/>
    <w:rsid w:val="00214170"/>
    <w:rsid w:val="00214717"/>
    <w:rsid w:val="00216EBC"/>
    <w:rsid w:val="002176CB"/>
    <w:rsid w:val="00217C26"/>
    <w:rsid w:val="002206B5"/>
    <w:rsid w:val="0022089E"/>
    <w:rsid w:val="0022106C"/>
    <w:rsid w:val="00221281"/>
    <w:rsid w:val="0022214F"/>
    <w:rsid w:val="00222478"/>
    <w:rsid w:val="0022258A"/>
    <w:rsid w:val="00222A50"/>
    <w:rsid w:val="00223143"/>
    <w:rsid w:val="00223D78"/>
    <w:rsid w:val="002247B5"/>
    <w:rsid w:val="002248EA"/>
    <w:rsid w:val="00224F38"/>
    <w:rsid w:val="002254F1"/>
    <w:rsid w:val="0022689E"/>
    <w:rsid w:val="00230956"/>
    <w:rsid w:val="0023112A"/>
    <w:rsid w:val="00231B6F"/>
    <w:rsid w:val="00231E6C"/>
    <w:rsid w:val="00232D8A"/>
    <w:rsid w:val="00233F9B"/>
    <w:rsid w:val="00234080"/>
    <w:rsid w:val="0024023B"/>
    <w:rsid w:val="00240A89"/>
    <w:rsid w:val="00240D49"/>
    <w:rsid w:val="00241139"/>
    <w:rsid w:val="00241701"/>
    <w:rsid w:val="00241929"/>
    <w:rsid w:val="002432BC"/>
    <w:rsid w:val="00244D40"/>
    <w:rsid w:val="0024701B"/>
    <w:rsid w:val="002524BC"/>
    <w:rsid w:val="00253B07"/>
    <w:rsid w:val="00254596"/>
    <w:rsid w:val="002546DA"/>
    <w:rsid w:val="00254959"/>
    <w:rsid w:val="0025780E"/>
    <w:rsid w:val="00257F36"/>
    <w:rsid w:val="00257F51"/>
    <w:rsid w:val="0026233A"/>
    <w:rsid w:val="00262902"/>
    <w:rsid w:val="00262AB6"/>
    <w:rsid w:val="00263329"/>
    <w:rsid w:val="00263C6A"/>
    <w:rsid w:val="00264125"/>
    <w:rsid w:val="002673A2"/>
    <w:rsid w:val="00270818"/>
    <w:rsid w:val="002713BC"/>
    <w:rsid w:val="00276814"/>
    <w:rsid w:val="00277DCC"/>
    <w:rsid w:val="00277FC8"/>
    <w:rsid w:val="0028172D"/>
    <w:rsid w:val="002823E5"/>
    <w:rsid w:val="00282A32"/>
    <w:rsid w:val="002835DE"/>
    <w:rsid w:val="002844C0"/>
    <w:rsid w:val="00285097"/>
    <w:rsid w:val="00286936"/>
    <w:rsid w:val="00286ACD"/>
    <w:rsid w:val="00286C98"/>
    <w:rsid w:val="0029029D"/>
    <w:rsid w:val="0029066F"/>
    <w:rsid w:val="00291352"/>
    <w:rsid w:val="00291479"/>
    <w:rsid w:val="00292BAC"/>
    <w:rsid w:val="00293B25"/>
    <w:rsid w:val="00296C07"/>
    <w:rsid w:val="00296C59"/>
    <w:rsid w:val="002973A2"/>
    <w:rsid w:val="00297BBA"/>
    <w:rsid w:val="002A08C5"/>
    <w:rsid w:val="002A1C47"/>
    <w:rsid w:val="002A39AA"/>
    <w:rsid w:val="002A4BD2"/>
    <w:rsid w:val="002A7027"/>
    <w:rsid w:val="002A7174"/>
    <w:rsid w:val="002A76F6"/>
    <w:rsid w:val="002A7F2A"/>
    <w:rsid w:val="002B07F7"/>
    <w:rsid w:val="002B0DD5"/>
    <w:rsid w:val="002B1ADD"/>
    <w:rsid w:val="002B1DD0"/>
    <w:rsid w:val="002B1EBB"/>
    <w:rsid w:val="002B24BA"/>
    <w:rsid w:val="002B37FC"/>
    <w:rsid w:val="002B4836"/>
    <w:rsid w:val="002B4C62"/>
    <w:rsid w:val="002B619A"/>
    <w:rsid w:val="002B62E1"/>
    <w:rsid w:val="002B6A5E"/>
    <w:rsid w:val="002C012F"/>
    <w:rsid w:val="002C0856"/>
    <w:rsid w:val="002C1B64"/>
    <w:rsid w:val="002C2232"/>
    <w:rsid w:val="002C2897"/>
    <w:rsid w:val="002C3EF5"/>
    <w:rsid w:val="002C4609"/>
    <w:rsid w:val="002C5251"/>
    <w:rsid w:val="002C59F3"/>
    <w:rsid w:val="002C64B1"/>
    <w:rsid w:val="002C6E26"/>
    <w:rsid w:val="002C78F7"/>
    <w:rsid w:val="002C790F"/>
    <w:rsid w:val="002D0088"/>
    <w:rsid w:val="002D1177"/>
    <w:rsid w:val="002D2BC1"/>
    <w:rsid w:val="002D326B"/>
    <w:rsid w:val="002D3506"/>
    <w:rsid w:val="002D435C"/>
    <w:rsid w:val="002D453B"/>
    <w:rsid w:val="002D5078"/>
    <w:rsid w:val="002D5D03"/>
    <w:rsid w:val="002D6A99"/>
    <w:rsid w:val="002E07DE"/>
    <w:rsid w:val="002E1CB3"/>
    <w:rsid w:val="002E3EC5"/>
    <w:rsid w:val="002E4CDB"/>
    <w:rsid w:val="002E6004"/>
    <w:rsid w:val="002E7006"/>
    <w:rsid w:val="002E7F89"/>
    <w:rsid w:val="002F34A8"/>
    <w:rsid w:val="002F3505"/>
    <w:rsid w:val="002F38D8"/>
    <w:rsid w:val="002F3DF1"/>
    <w:rsid w:val="002F46E0"/>
    <w:rsid w:val="002F4AB7"/>
    <w:rsid w:val="002F4DD3"/>
    <w:rsid w:val="002F500B"/>
    <w:rsid w:val="003000B5"/>
    <w:rsid w:val="0030066A"/>
    <w:rsid w:val="003016E0"/>
    <w:rsid w:val="00301DC2"/>
    <w:rsid w:val="00301E48"/>
    <w:rsid w:val="003025DC"/>
    <w:rsid w:val="00302BA9"/>
    <w:rsid w:val="00303195"/>
    <w:rsid w:val="0030340D"/>
    <w:rsid w:val="003045E8"/>
    <w:rsid w:val="003063E4"/>
    <w:rsid w:val="00307340"/>
    <w:rsid w:val="0031009C"/>
    <w:rsid w:val="00311FE1"/>
    <w:rsid w:val="003121C1"/>
    <w:rsid w:val="003123F8"/>
    <w:rsid w:val="003125B7"/>
    <w:rsid w:val="00312738"/>
    <w:rsid w:val="00312904"/>
    <w:rsid w:val="00317996"/>
    <w:rsid w:val="003202A0"/>
    <w:rsid w:val="003232AD"/>
    <w:rsid w:val="00323C87"/>
    <w:rsid w:val="0032452D"/>
    <w:rsid w:val="003245C7"/>
    <w:rsid w:val="00324ABE"/>
    <w:rsid w:val="0032537A"/>
    <w:rsid w:val="00325392"/>
    <w:rsid w:val="00325857"/>
    <w:rsid w:val="00330C9A"/>
    <w:rsid w:val="0033131D"/>
    <w:rsid w:val="0033172B"/>
    <w:rsid w:val="00332038"/>
    <w:rsid w:val="00332489"/>
    <w:rsid w:val="00332D38"/>
    <w:rsid w:val="00334327"/>
    <w:rsid w:val="0033432D"/>
    <w:rsid w:val="00335C33"/>
    <w:rsid w:val="003407B8"/>
    <w:rsid w:val="003409B7"/>
    <w:rsid w:val="00340EB6"/>
    <w:rsid w:val="003411F6"/>
    <w:rsid w:val="0034230F"/>
    <w:rsid w:val="00343BCA"/>
    <w:rsid w:val="00343CB6"/>
    <w:rsid w:val="00345324"/>
    <w:rsid w:val="00346EBA"/>
    <w:rsid w:val="0034739B"/>
    <w:rsid w:val="0035176F"/>
    <w:rsid w:val="00351BB3"/>
    <w:rsid w:val="0035306F"/>
    <w:rsid w:val="003537B3"/>
    <w:rsid w:val="003573F2"/>
    <w:rsid w:val="00360272"/>
    <w:rsid w:val="003624BF"/>
    <w:rsid w:val="003628AA"/>
    <w:rsid w:val="0036399E"/>
    <w:rsid w:val="00366326"/>
    <w:rsid w:val="00366546"/>
    <w:rsid w:val="003665D6"/>
    <w:rsid w:val="003669A5"/>
    <w:rsid w:val="00367A16"/>
    <w:rsid w:val="00372DD9"/>
    <w:rsid w:val="00376B64"/>
    <w:rsid w:val="00376DF2"/>
    <w:rsid w:val="00377741"/>
    <w:rsid w:val="00380334"/>
    <w:rsid w:val="00381316"/>
    <w:rsid w:val="00381C80"/>
    <w:rsid w:val="00391B38"/>
    <w:rsid w:val="00393F1B"/>
    <w:rsid w:val="00396165"/>
    <w:rsid w:val="003976A5"/>
    <w:rsid w:val="003A18E6"/>
    <w:rsid w:val="003A1C2D"/>
    <w:rsid w:val="003A39A9"/>
    <w:rsid w:val="003A4C60"/>
    <w:rsid w:val="003A50B6"/>
    <w:rsid w:val="003A59DE"/>
    <w:rsid w:val="003A6934"/>
    <w:rsid w:val="003B1C25"/>
    <w:rsid w:val="003B2F19"/>
    <w:rsid w:val="003B368C"/>
    <w:rsid w:val="003B3CA0"/>
    <w:rsid w:val="003B41D0"/>
    <w:rsid w:val="003B4993"/>
    <w:rsid w:val="003B531B"/>
    <w:rsid w:val="003B572E"/>
    <w:rsid w:val="003B60A3"/>
    <w:rsid w:val="003B64E7"/>
    <w:rsid w:val="003B6868"/>
    <w:rsid w:val="003C0BC8"/>
    <w:rsid w:val="003C1A46"/>
    <w:rsid w:val="003C1C65"/>
    <w:rsid w:val="003C1E05"/>
    <w:rsid w:val="003C2435"/>
    <w:rsid w:val="003C26E3"/>
    <w:rsid w:val="003C4A31"/>
    <w:rsid w:val="003C59BA"/>
    <w:rsid w:val="003C7AD7"/>
    <w:rsid w:val="003C7C0D"/>
    <w:rsid w:val="003C7F73"/>
    <w:rsid w:val="003D1095"/>
    <w:rsid w:val="003D2A97"/>
    <w:rsid w:val="003D31D7"/>
    <w:rsid w:val="003D3CC4"/>
    <w:rsid w:val="003D3F9F"/>
    <w:rsid w:val="003D46AD"/>
    <w:rsid w:val="003D5938"/>
    <w:rsid w:val="003D6963"/>
    <w:rsid w:val="003E1CDD"/>
    <w:rsid w:val="003E1F0A"/>
    <w:rsid w:val="003E4B47"/>
    <w:rsid w:val="003E5945"/>
    <w:rsid w:val="003E5978"/>
    <w:rsid w:val="003E785E"/>
    <w:rsid w:val="003E79E2"/>
    <w:rsid w:val="003F19CD"/>
    <w:rsid w:val="003F1A2F"/>
    <w:rsid w:val="003F1B69"/>
    <w:rsid w:val="003F524B"/>
    <w:rsid w:val="003F58B6"/>
    <w:rsid w:val="003F7436"/>
    <w:rsid w:val="00400793"/>
    <w:rsid w:val="00400DD5"/>
    <w:rsid w:val="0040307E"/>
    <w:rsid w:val="00410A52"/>
    <w:rsid w:val="004114B7"/>
    <w:rsid w:val="004116E8"/>
    <w:rsid w:val="0041171C"/>
    <w:rsid w:val="00411CE3"/>
    <w:rsid w:val="00412011"/>
    <w:rsid w:val="00412E4D"/>
    <w:rsid w:val="004141BC"/>
    <w:rsid w:val="00415A46"/>
    <w:rsid w:val="00415AD5"/>
    <w:rsid w:val="00415ED4"/>
    <w:rsid w:val="00415F72"/>
    <w:rsid w:val="0041607A"/>
    <w:rsid w:val="00417325"/>
    <w:rsid w:val="004178F7"/>
    <w:rsid w:val="0042063B"/>
    <w:rsid w:val="00421031"/>
    <w:rsid w:val="00425045"/>
    <w:rsid w:val="004255AB"/>
    <w:rsid w:val="00426452"/>
    <w:rsid w:val="00426BFF"/>
    <w:rsid w:val="004274EC"/>
    <w:rsid w:val="00427A27"/>
    <w:rsid w:val="004304D4"/>
    <w:rsid w:val="00431180"/>
    <w:rsid w:val="00432EC5"/>
    <w:rsid w:val="00436669"/>
    <w:rsid w:val="00440808"/>
    <w:rsid w:val="00443940"/>
    <w:rsid w:val="00443B81"/>
    <w:rsid w:val="0044487A"/>
    <w:rsid w:val="00445C93"/>
    <w:rsid w:val="004507F8"/>
    <w:rsid w:val="00452364"/>
    <w:rsid w:val="004529B4"/>
    <w:rsid w:val="00453394"/>
    <w:rsid w:val="00453B08"/>
    <w:rsid w:val="00454372"/>
    <w:rsid w:val="0045525E"/>
    <w:rsid w:val="00460BE5"/>
    <w:rsid w:val="00460E0F"/>
    <w:rsid w:val="00462566"/>
    <w:rsid w:val="004635D4"/>
    <w:rsid w:val="00464135"/>
    <w:rsid w:val="00464352"/>
    <w:rsid w:val="0046493B"/>
    <w:rsid w:val="004661F3"/>
    <w:rsid w:val="00466772"/>
    <w:rsid w:val="00467429"/>
    <w:rsid w:val="00470C92"/>
    <w:rsid w:val="004735B4"/>
    <w:rsid w:val="00476114"/>
    <w:rsid w:val="0047629C"/>
    <w:rsid w:val="0048054C"/>
    <w:rsid w:val="004844AF"/>
    <w:rsid w:val="00485340"/>
    <w:rsid w:val="00490E4E"/>
    <w:rsid w:val="00493585"/>
    <w:rsid w:val="00494C3A"/>
    <w:rsid w:val="00494D7B"/>
    <w:rsid w:val="00494ED2"/>
    <w:rsid w:val="004960BF"/>
    <w:rsid w:val="0049776C"/>
    <w:rsid w:val="004A37C8"/>
    <w:rsid w:val="004A4ACF"/>
    <w:rsid w:val="004A4C72"/>
    <w:rsid w:val="004A4DF7"/>
    <w:rsid w:val="004A7793"/>
    <w:rsid w:val="004A7C18"/>
    <w:rsid w:val="004B00A8"/>
    <w:rsid w:val="004B2B3A"/>
    <w:rsid w:val="004B2E78"/>
    <w:rsid w:val="004B4A39"/>
    <w:rsid w:val="004B4C5D"/>
    <w:rsid w:val="004B63BF"/>
    <w:rsid w:val="004B6636"/>
    <w:rsid w:val="004B6E9B"/>
    <w:rsid w:val="004B78EB"/>
    <w:rsid w:val="004B7C5C"/>
    <w:rsid w:val="004C01B5"/>
    <w:rsid w:val="004C08C6"/>
    <w:rsid w:val="004C1975"/>
    <w:rsid w:val="004C1E20"/>
    <w:rsid w:val="004C3E8B"/>
    <w:rsid w:val="004C47C2"/>
    <w:rsid w:val="004C5274"/>
    <w:rsid w:val="004C6928"/>
    <w:rsid w:val="004C7BFF"/>
    <w:rsid w:val="004C7E4F"/>
    <w:rsid w:val="004D11CB"/>
    <w:rsid w:val="004D245C"/>
    <w:rsid w:val="004D246E"/>
    <w:rsid w:val="004D3342"/>
    <w:rsid w:val="004D33E8"/>
    <w:rsid w:val="004D3FA9"/>
    <w:rsid w:val="004D403C"/>
    <w:rsid w:val="004D6097"/>
    <w:rsid w:val="004D7432"/>
    <w:rsid w:val="004D7B0E"/>
    <w:rsid w:val="004E15B0"/>
    <w:rsid w:val="004E2F53"/>
    <w:rsid w:val="004E3248"/>
    <w:rsid w:val="004E39CE"/>
    <w:rsid w:val="004E4814"/>
    <w:rsid w:val="004E4D7B"/>
    <w:rsid w:val="004E53E0"/>
    <w:rsid w:val="004E5629"/>
    <w:rsid w:val="004E5D3A"/>
    <w:rsid w:val="004E5EBD"/>
    <w:rsid w:val="004E63C6"/>
    <w:rsid w:val="004E6525"/>
    <w:rsid w:val="004E7C92"/>
    <w:rsid w:val="004F025A"/>
    <w:rsid w:val="004F1BFF"/>
    <w:rsid w:val="004F1FA7"/>
    <w:rsid w:val="004F3B62"/>
    <w:rsid w:val="004F3C19"/>
    <w:rsid w:val="004F4963"/>
    <w:rsid w:val="004F521C"/>
    <w:rsid w:val="004F6083"/>
    <w:rsid w:val="004F6DD7"/>
    <w:rsid w:val="004F7836"/>
    <w:rsid w:val="004F78F4"/>
    <w:rsid w:val="005015C4"/>
    <w:rsid w:val="00502B4A"/>
    <w:rsid w:val="00505097"/>
    <w:rsid w:val="0050537A"/>
    <w:rsid w:val="005068AB"/>
    <w:rsid w:val="005100EB"/>
    <w:rsid w:val="005115F3"/>
    <w:rsid w:val="005118AC"/>
    <w:rsid w:val="005144AB"/>
    <w:rsid w:val="005147CA"/>
    <w:rsid w:val="00514995"/>
    <w:rsid w:val="00514D1B"/>
    <w:rsid w:val="00514F98"/>
    <w:rsid w:val="005157F4"/>
    <w:rsid w:val="0051652A"/>
    <w:rsid w:val="00516F32"/>
    <w:rsid w:val="00517016"/>
    <w:rsid w:val="00521FDF"/>
    <w:rsid w:val="0052488D"/>
    <w:rsid w:val="00524959"/>
    <w:rsid w:val="00524FDE"/>
    <w:rsid w:val="0052511D"/>
    <w:rsid w:val="00525655"/>
    <w:rsid w:val="0052575E"/>
    <w:rsid w:val="00530CB2"/>
    <w:rsid w:val="005319FD"/>
    <w:rsid w:val="00532FF3"/>
    <w:rsid w:val="00533DA0"/>
    <w:rsid w:val="00534175"/>
    <w:rsid w:val="005346B9"/>
    <w:rsid w:val="0053485D"/>
    <w:rsid w:val="005364C8"/>
    <w:rsid w:val="0053780A"/>
    <w:rsid w:val="00537E93"/>
    <w:rsid w:val="00537F7B"/>
    <w:rsid w:val="00540DAC"/>
    <w:rsid w:val="005415AC"/>
    <w:rsid w:val="005424D3"/>
    <w:rsid w:val="005438D6"/>
    <w:rsid w:val="005442F2"/>
    <w:rsid w:val="00545709"/>
    <w:rsid w:val="00550269"/>
    <w:rsid w:val="00552C4D"/>
    <w:rsid w:val="00552CBE"/>
    <w:rsid w:val="00554743"/>
    <w:rsid w:val="00555033"/>
    <w:rsid w:val="00555A2D"/>
    <w:rsid w:val="00555EF0"/>
    <w:rsid w:val="00556203"/>
    <w:rsid w:val="0056104F"/>
    <w:rsid w:val="0056161B"/>
    <w:rsid w:val="00562ED7"/>
    <w:rsid w:val="0056385F"/>
    <w:rsid w:val="00565BBE"/>
    <w:rsid w:val="00566460"/>
    <w:rsid w:val="0056745C"/>
    <w:rsid w:val="00567FD3"/>
    <w:rsid w:val="00570021"/>
    <w:rsid w:val="00570BDE"/>
    <w:rsid w:val="00571E71"/>
    <w:rsid w:val="005766A5"/>
    <w:rsid w:val="00576748"/>
    <w:rsid w:val="005769F1"/>
    <w:rsid w:val="0057787B"/>
    <w:rsid w:val="005832E9"/>
    <w:rsid w:val="00583DBC"/>
    <w:rsid w:val="005859DA"/>
    <w:rsid w:val="00590641"/>
    <w:rsid w:val="005907D7"/>
    <w:rsid w:val="00590941"/>
    <w:rsid w:val="00593B70"/>
    <w:rsid w:val="00593C65"/>
    <w:rsid w:val="00593E5D"/>
    <w:rsid w:val="00594B02"/>
    <w:rsid w:val="00595A8D"/>
    <w:rsid w:val="00597030"/>
    <w:rsid w:val="00597524"/>
    <w:rsid w:val="00597F97"/>
    <w:rsid w:val="005A0CCD"/>
    <w:rsid w:val="005A275C"/>
    <w:rsid w:val="005A58D1"/>
    <w:rsid w:val="005A6B57"/>
    <w:rsid w:val="005A6DB7"/>
    <w:rsid w:val="005B245E"/>
    <w:rsid w:val="005B30AE"/>
    <w:rsid w:val="005B40E0"/>
    <w:rsid w:val="005B45C8"/>
    <w:rsid w:val="005B4987"/>
    <w:rsid w:val="005B74CC"/>
    <w:rsid w:val="005C06ED"/>
    <w:rsid w:val="005C091D"/>
    <w:rsid w:val="005C2970"/>
    <w:rsid w:val="005C38DA"/>
    <w:rsid w:val="005C48AD"/>
    <w:rsid w:val="005C55B2"/>
    <w:rsid w:val="005C67DA"/>
    <w:rsid w:val="005C6C07"/>
    <w:rsid w:val="005D0219"/>
    <w:rsid w:val="005D160D"/>
    <w:rsid w:val="005D1626"/>
    <w:rsid w:val="005D26F4"/>
    <w:rsid w:val="005D2C9B"/>
    <w:rsid w:val="005D351D"/>
    <w:rsid w:val="005D5F97"/>
    <w:rsid w:val="005E0C93"/>
    <w:rsid w:val="005E18DA"/>
    <w:rsid w:val="005E1FC0"/>
    <w:rsid w:val="005E2B75"/>
    <w:rsid w:val="005E350A"/>
    <w:rsid w:val="005E36BF"/>
    <w:rsid w:val="005E47A8"/>
    <w:rsid w:val="005E4EEA"/>
    <w:rsid w:val="005E5B7F"/>
    <w:rsid w:val="005E68DC"/>
    <w:rsid w:val="005F060A"/>
    <w:rsid w:val="005F09CA"/>
    <w:rsid w:val="005F10BD"/>
    <w:rsid w:val="005F2EF9"/>
    <w:rsid w:val="005F3819"/>
    <w:rsid w:val="005F4649"/>
    <w:rsid w:val="005F559F"/>
    <w:rsid w:val="005F5DFF"/>
    <w:rsid w:val="005F6422"/>
    <w:rsid w:val="005F6F49"/>
    <w:rsid w:val="005F6FD3"/>
    <w:rsid w:val="0060123F"/>
    <w:rsid w:val="006022B9"/>
    <w:rsid w:val="00603C9A"/>
    <w:rsid w:val="006054D5"/>
    <w:rsid w:val="00605FD8"/>
    <w:rsid w:val="0060660D"/>
    <w:rsid w:val="00607330"/>
    <w:rsid w:val="00611572"/>
    <w:rsid w:val="006128E3"/>
    <w:rsid w:val="00613255"/>
    <w:rsid w:val="0061369D"/>
    <w:rsid w:val="00615CA7"/>
    <w:rsid w:val="00616CC5"/>
    <w:rsid w:val="00616E96"/>
    <w:rsid w:val="0062052D"/>
    <w:rsid w:val="00620EF0"/>
    <w:rsid w:val="006216A1"/>
    <w:rsid w:val="0062180F"/>
    <w:rsid w:val="006231C6"/>
    <w:rsid w:val="0062530E"/>
    <w:rsid w:val="006254CB"/>
    <w:rsid w:val="00625BF3"/>
    <w:rsid w:val="006262DC"/>
    <w:rsid w:val="0062681D"/>
    <w:rsid w:val="0062717E"/>
    <w:rsid w:val="00630C2B"/>
    <w:rsid w:val="00631284"/>
    <w:rsid w:val="0063453B"/>
    <w:rsid w:val="00634FAE"/>
    <w:rsid w:val="00635D05"/>
    <w:rsid w:val="00635F6E"/>
    <w:rsid w:val="00637120"/>
    <w:rsid w:val="0063796F"/>
    <w:rsid w:val="006417EB"/>
    <w:rsid w:val="0064396A"/>
    <w:rsid w:val="006439E4"/>
    <w:rsid w:val="006461C7"/>
    <w:rsid w:val="006477F3"/>
    <w:rsid w:val="0065170E"/>
    <w:rsid w:val="006523DE"/>
    <w:rsid w:val="00652985"/>
    <w:rsid w:val="00653FD6"/>
    <w:rsid w:val="006549F7"/>
    <w:rsid w:val="0065643B"/>
    <w:rsid w:val="00657C85"/>
    <w:rsid w:val="00661C77"/>
    <w:rsid w:val="00664AC6"/>
    <w:rsid w:val="00666BA1"/>
    <w:rsid w:val="0067047B"/>
    <w:rsid w:val="00670B6A"/>
    <w:rsid w:val="00670E66"/>
    <w:rsid w:val="00671749"/>
    <w:rsid w:val="00672254"/>
    <w:rsid w:val="00672616"/>
    <w:rsid w:val="0067342F"/>
    <w:rsid w:val="0067580F"/>
    <w:rsid w:val="00676C08"/>
    <w:rsid w:val="006805C1"/>
    <w:rsid w:val="00681154"/>
    <w:rsid w:val="0068253E"/>
    <w:rsid w:val="006826A3"/>
    <w:rsid w:val="006836DA"/>
    <w:rsid w:val="00683DFB"/>
    <w:rsid w:val="0068481E"/>
    <w:rsid w:val="006862DA"/>
    <w:rsid w:val="006875CE"/>
    <w:rsid w:val="0069331C"/>
    <w:rsid w:val="006954C0"/>
    <w:rsid w:val="0069654A"/>
    <w:rsid w:val="006A1013"/>
    <w:rsid w:val="006A41F6"/>
    <w:rsid w:val="006A484B"/>
    <w:rsid w:val="006A4E03"/>
    <w:rsid w:val="006A5242"/>
    <w:rsid w:val="006A5C09"/>
    <w:rsid w:val="006B3F4C"/>
    <w:rsid w:val="006B400A"/>
    <w:rsid w:val="006B4E0B"/>
    <w:rsid w:val="006B5CCA"/>
    <w:rsid w:val="006B6444"/>
    <w:rsid w:val="006B6730"/>
    <w:rsid w:val="006B6EE6"/>
    <w:rsid w:val="006B6F17"/>
    <w:rsid w:val="006B761F"/>
    <w:rsid w:val="006B79DD"/>
    <w:rsid w:val="006C192C"/>
    <w:rsid w:val="006C194D"/>
    <w:rsid w:val="006C1F5F"/>
    <w:rsid w:val="006C243E"/>
    <w:rsid w:val="006C288B"/>
    <w:rsid w:val="006C31C6"/>
    <w:rsid w:val="006C32DE"/>
    <w:rsid w:val="006C34A8"/>
    <w:rsid w:val="006C5F79"/>
    <w:rsid w:val="006C7C78"/>
    <w:rsid w:val="006D0035"/>
    <w:rsid w:val="006D019F"/>
    <w:rsid w:val="006D2A01"/>
    <w:rsid w:val="006D35C9"/>
    <w:rsid w:val="006D4EA6"/>
    <w:rsid w:val="006D5768"/>
    <w:rsid w:val="006D75D4"/>
    <w:rsid w:val="006E030A"/>
    <w:rsid w:val="006E041A"/>
    <w:rsid w:val="006E11B5"/>
    <w:rsid w:val="006E2126"/>
    <w:rsid w:val="006E2E99"/>
    <w:rsid w:val="006E381C"/>
    <w:rsid w:val="006E416C"/>
    <w:rsid w:val="006E4464"/>
    <w:rsid w:val="006E66B8"/>
    <w:rsid w:val="006F0638"/>
    <w:rsid w:val="006F07D8"/>
    <w:rsid w:val="006F126A"/>
    <w:rsid w:val="006F17B8"/>
    <w:rsid w:val="006F20BA"/>
    <w:rsid w:val="006F2591"/>
    <w:rsid w:val="006F2A88"/>
    <w:rsid w:val="006F3C17"/>
    <w:rsid w:val="006F455A"/>
    <w:rsid w:val="006F4608"/>
    <w:rsid w:val="006F5FDC"/>
    <w:rsid w:val="006F6B95"/>
    <w:rsid w:val="007007E0"/>
    <w:rsid w:val="007013CC"/>
    <w:rsid w:val="00701C36"/>
    <w:rsid w:val="00701FE8"/>
    <w:rsid w:val="00702FBE"/>
    <w:rsid w:val="007045EF"/>
    <w:rsid w:val="00706863"/>
    <w:rsid w:val="00706CAC"/>
    <w:rsid w:val="00710240"/>
    <w:rsid w:val="00710EC0"/>
    <w:rsid w:val="007116A3"/>
    <w:rsid w:val="0071256F"/>
    <w:rsid w:val="00712742"/>
    <w:rsid w:val="00715177"/>
    <w:rsid w:val="00715BCD"/>
    <w:rsid w:val="00715BDB"/>
    <w:rsid w:val="00716C61"/>
    <w:rsid w:val="00717B96"/>
    <w:rsid w:val="00721416"/>
    <w:rsid w:val="0072189E"/>
    <w:rsid w:val="00722D3B"/>
    <w:rsid w:val="00722DC5"/>
    <w:rsid w:val="00722E13"/>
    <w:rsid w:val="00724171"/>
    <w:rsid w:val="007243B9"/>
    <w:rsid w:val="007265A1"/>
    <w:rsid w:val="00726779"/>
    <w:rsid w:val="0072733D"/>
    <w:rsid w:val="00727B97"/>
    <w:rsid w:val="00730A8C"/>
    <w:rsid w:val="0073161B"/>
    <w:rsid w:val="0073272A"/>
    <w:rsid w:val="00733E86"/>
    <w:rsid w:val="007342B5"/>
    <w:rsid w:val="007352D9"/>
    <w:rsid w:val="0073566E"/>
    <w:rsid w:val="00741129"/>
    <w:rsid w:val="00741BCD"/>
    <w:rsid w:val="00742451"/>
    <w:rsid w:val="00742A86"/>
    <w:rsid w:val="007447C1"/>
    <w:rsid w:val="00744957"/>
    <w:rsid w:val="00744AED"/>
    <w:rsid w:val="007451F1"/>
    <w:rsid w:val="00746317"/>
    <w:rsid w:val="00747141"/>
    <w:rsid w:val="00747FB8"/>
    <w:rsid w:val="00753347"/>
    <w:rsid w:val="00753D6F"/>
    <w:rsid w:val="00754458"/>
    <w:rsid w:val="00755336"/>
    <w:rsid w:val="00757382"/>
    <w:rsid w:val="007601BC"/>
    <w:rsid w:val="00760C21"/>
    <w:rsid w:val="00760C8A"/>
    <w:rsid w:val="00761EFF"/>
    <w:rsid w:val="00762BE6"/>
    <w:rsid w:val="00763DAC"/>
    <w:rsid w:val="00764942"/>
    <w:rsid w:val="00765801"/>
    <w:rsid w:val="0076588A"/>
    <w:rsid w:val="0076668A"/>
    <w:rsid w:val="00766A7F"/>
    <w:rsid w:val="00766ACC"/>
    <w:rsid w:val="007709D1"/>
    <w:rsid w:val="007734E4"/>
    <w:rsid w:val="00773A2C"/>
    <w:rsid w:val="007754F7"/>
    <w:rsid w:val="00776E3C"/>
    <w:rsid w:val="00780B9A"/>
    <w:rsid w:val="00780F26"/>
    <w:rsid w:val="007825D0"/>
    <w:rsid w:val="0078260B"/>
    <w:rsid w:val="00785256"/>
    <w:rsid w:val="00785FD1"/>
    <w:rsid w:val="00787045"/>
    <w:rsid w:val="00787954"/>
    <w:rsid w:val="007930E5"/>
    <w:rsid w:val="007937CE"/>
    <w:rsid w:val="00794A07"/>
    <w:rsid w:val="00795319"/>
    <w:rsid w:val="007966DF"/>
    <w:rsid w:val="007966E1"/>
    <w:rsid w:val="0079692C"/>
    <w:rsid w:val="00796CB2"/>
    <w:rsid w:val="0079724A"/>
    <w:rsid w:val="00797DC9"/>
    <w:rsid w:val="007A04B0"/>
    <w:rsid w:val="007A183A"/>
    <w:rsid w:val="007A1ADF"/>
    <w:rsid w:val="007A2A2B"/>
    <w:rsid w:val="007A4B81"/>
    <w:rsid w:val="007A507C"/>
    <w:rsid w:val="007A595E"/>
    <w:rsid w:val="007A66FD"/>
    <w:rsid w:val="007A6F99"/>
    <w:rsid w:val="007A7BB1"/>
    <w:rsid w:val="007B0630"/>
    <w:rsid w:val="007B0892"/>
    <w:rsid w:val="007B3653"/>
    <w:rsid w:val="007B6B21"/>
    <w:rsid w:val="007B6F05"/>
    <w:rsid w:val="007C20AF"/>
    <w:rsid w:val="007C37D5"/>
    <w:rsid w:val="007C3E14"/>
    <w:rsid w:val="007C420B"/>
    <w:rsid w:val="007C4773"/>
    <w:rsid w:val="007D017B"/>
    <w:rsid w:val="007D065C"/>
    <w:rsid w:val="007D0B67"/>
    <w:rsid w:val="007D139F"/>
    <w:rsid w:val="007D2C5D"/>
    <w:rsid w:val="007D44D4"/>
    <w:rsid w:val="007D49D6"/>
    <w:rsid w:val="007D4BF8"/>
    <w:rsid w:val="007D4FDA"/>
    <w:rsid w:val="007D60D0"/>
    <w:rsid w:val="007D6952"/>
    <w:rsid w:val="007D6C60"/>
    <w:rsid w:val="007D7467"/>
    <w:rsid w:val="007E043C"/>
    <w:rsid w:val="007E26B4"/>
    <w:rsid w:val="007E2EB1"/>
    <w:rsid w:val="007E40F6"/>
    <w:rsid w:val="007E4F27"/>
    <w:rsid w:val="007E5682"/>
    <w:rsid w:val="007E6190"/>
    <w:rsid w:val="007E740B"/>
    <w:rsid w:val="007F01C9"/>
    <w:rsid w:val="007F15FA"/>
    <w:rsid w:val="007F1C36"/>
    <w:rsid w:val="007F2D3F"/>
    <w:rsid w:val="007F43BF"/>
    <w:rsid w:val="007F7169"/>
    <w:rsid w:val="007F757B"/>
    <w:rsid w:val="007F7AD2"/>
    <w:rsid w:val="00800155"/>
    <w:rsid w:val="00806259"/>
    <w:rsid w:val="00806EC2"/>
    <w:rsid w:val="00807042"/>
    <w:rsid w:val="00807740"/>
    <w:rsid w:val="00810AAA"/>
    <w:rsid w:val="00811769"/>
    <w:rsid w:val="00811FA1"/>
    <w:rsid w:val="00812095"/>
    <w:rsid w:val="00813AD0"/>
    <w:rsid w:val="00813ECA"/>
    <w:rsid w:val="008146E1"/>
    <w:rsid w:val="0081472C"/>
    <w:rsid w:val="0081535A"/>
    <w:rsid w:val="00815394"/>
    <w:rsid w:val="008155E0"/>
    <w:rsid w:val="00815624"/>
    <w:rsid w:val="008209BA"/>
    <w:rsid w:val="00822998"/>
    <w:rsid w:val="008237D7"/>
    <w:rsid w:val="00824A31"/>
    <w:rsid w:val="0082597A"/>
    <w:rsid w:val="00826450"/>
    <w:rsid w:val="00826D9E"/>
    <w:rsid w:val="008270CC"/>
    <w:rsid w:val="0082757F"/>
    <w:rsid w:val="00827ABB"/>
    <w:rsid w:val="00830CE1"/>
    <w:rsid w:val="0083208F"/>
    <w:rsid w:val="008320AB"/>
    <w:rsid w:val="008337EB"/>
    <w:rsid w:val="00835364"/>
    <w:rsid w:val="00835E28"/>
    <w:rsid w:val="00836D42"/>
    <w:rsid w:val="00841B8B"/>
    <w:rsid w:val="00841F5C"/>
    <w:rsid w:val="00842FCA"/>
    <w:rsid w:val="00843226"/>
    <w:rsid w:val="0084361E"/>
    <w:rsid w:val="00844777"/>
    <w:rsid w:val="008448C3"/>
    <w:rsid w:val="00844BC7"/>
    <w:rsid w:val="00845ED2"/>
    <w:rsid w:val="0084632F"/>
    <w:rsid w:val="0084789C"/>
    <w:rsid w:val="00850E3D"/>
    <w:rsid w:val="00850F04"/>
    <w:rsid w:val="008522F5"/>
    <w:rsid w:val="008533F5"/>
    <w:rsid w:val="00853D5D"/>
    <w:rsid w:val="00854547"/>
    <w:rsid w:val="00855641"/>
    <w:rsid w:val="00856D72"/>
    <w:rsid w:val="00856E80"/>
    <w:rsid w:val="008573A1"/>
    <w:rsid w:val="00857AF8"/>
    <w:rsid w:val="008606F7"/>
    <w:rsid w:val="00860899"/>
    <w:rsid w:val="00863483"/>
    <w:rsid w:val="00864067"/>
    <w:rsid w:val="0086456D"/>
    <w:rsid w:val="00870A49"/>
    <w:rsid w:val="008716F5"/>
    <w:rsid w:val="00873B84"/>
    <w:rsid w:val="00873E1D"/>
    <w:rsid w:val="0087447C"/>
    <w:rsid w:val="00874B05"/>
    <w:rsid w:val="00882085"/>
    <w:rsid w:val="00882340"/>
    <w:rsid w:val="008824E6"/>
    <w:rsid w:val="0088266C"/>
    <w:rsid w:val="008828D5"/>
    <w:rsid w:val="0088511D"/>
    <w:rsid w:val="00886F85"/>
    <w:rsid w:val="00886FC2"/>
    <w:rsid w:val="00891A5A"/>
    <w:rsid w:val="00893989"/>
    <w:rsid w:val="00893D61"/>
    <w:rsid w:val="00894274"/>
    <w:rsid w:val="008954E5"/>
    <w:rsid w:val="008965F9"/>
    <w:rsid w:val="00896AF2"/>
    <w:rsid w:val="0089748D"/>
    <w:rsid w:val="00897D2D"/>
    <w:rsid w:val="008A02D6"/>
    <w:rsid w:val="008A0ADF"/>
    <w:rsid w:val="008A1755"/>
    <w:rsid w:val="008A17B5"/>
    <w:rsid w:val="008A24BC"/>
    <w:rsid w:val="008A27FD"/>
    <w:rsid w:val="008A2FE5"/>
    <w:rsid w:val="008A36E0"/>
    <w:rsid w:val="008A5190"/>
    <w:rsid w:val="008A5F28"/>
    <w:rsid w:val="008A6E23"/>
    <w:rsid w:val="008A711F"/>
    <w:rsid w:val="008A7AE5"/>
    <w:rsid w:val="008B3006"/>
    <w:rsid w:val="008B3934"/>
    <w:rsid w:val="008B774A"/>
    <w:rsid w:val="008C231C"/>
    <w:rsid w:val="008C2C2A"/>
    <w:rsid w:val="008C524C"/>
    <w:rsid w:val="008D030E"/>
    <w:rsid w:val="008D29DC"/>
    <w:rsid w:val="008D336E"/>
    <w:rsid w:val="008D3917"/>
    <w:rsid w:val="008D4D49"/>
    <w:rsid w:val="008D59DB"/>
    <w:rsid w:val="008D6523"/>
    <w:rsid w:val="008D688A"/>
    <w:rsid w:val="008D73DB"/>
    <w:rsid w:val="008D7887"/>
    <w:rsid w:val="008E05F4"/>
    <w:rsid w:val="008E2B03"/>
    <w:rsid w:val="008E2CFD"/>
    <w:rsid w:val="008E41BD"/>
    <w:rsid w:val="008E618B"/>
    <w:rsid w:val="008E794B"/>
    <w:rsid w:val="008E7D08"/>
    <w:rsid w:val="008F0393"/>
    <w:rsid w:val="008F13EC"/>
    <w:rsid w:val="008F1996"/>
    <w:rsid w:val="008F2226"/>
    <w:rsid w:val="008F36A7"/>
    <w:rsid w:val="008F3798"/>
    <w:rsid w:val="008F3838"/>
    <w:rsid w:val="008F4BF8"/>
    <w:rsid w:val="008F4F7A"/>
    <w:rsid w:val="008F5D49"/>
    <w:rsid w:val="008F661B"/>
    <w:rsid w:val="009032AC"/>
    <w:rsid w:val="009034F6"/>
    <w:rsid w:val="00903E65"/>
    <w:rsid w:val="00903EF7"/>
    <w:rsid w:val="00904725"/>
    <w:rsid w:val="00906D88"/>
    <w:rsid w:val="009127E9"/>
    <w:rsid w:val="00913153"/>
    <w:rsid w:val="009143D1"/>
    <w:rsid w:val="0091719C"/>
    <w:rsid w:val="00917F7C"/>
    <w:rsid w:val="00920352"/>
    <w:rsid w:val="00921188"/>
    <w:rsid w:val="009232C8"/>
    <w:rsid w:val="009247ED"/>
    <w:rsid w:val="00924A27"/>
    <w:rsid w:val="00924C32"/>
    <w:rsid w:val="00925EA4"/>
    <w:rsid w:val="00926972"/>
    <w:rsid w:val="00927FAC"/>
    <w:rsid w:val="0093302F"/>
    <w:rsid w:val="009335AB"/>
    <w:rsid w:val="00933D50"/>
    <w:rsid w:val="009342F7"/>
    <w:rsid w:val="009344FC"/>
    <w:rsid w:val="00934B69"/>
    <w:rsid w:val="00935596"/>
    <w:rsid w:val="00935FE4"/>
    <w:rsid w:val="00937363"/>
    <w:rsid w:val="00937500"/>
    <w:rsid w:val="00942732"/>
    <w:rsid w:val="00942851"/>
    <w:rsid w:val="00943A89"/>
    <w:rsid w:val="00944D01"/>
    <w:rsid w:val="009506B4"/>
    <w:rsid w:val="00951082"/>
    <w:rsid w:val="00952D7E"/>
    <w:rsid w:val="00954044"/>
    <w:rsid w:val="00956FAD"/>
    <w:rsid w:val="00960037"/>
    <w:rsid w:val="00960089"/>
    <w:rsid w:val="00960BDF"/>
    <w:rsid w:val="0096142C"/>
    <w:rsid w:val="009618A6"/>
    <w:rsid w:val="009624DE"/>
    <w:rsid w:val="009629FB"/>
    <w:rsid w:val="00965968"/>
    <w:rsid w:val="009669A9"/>
    <w:rsid w:val="00967DAE"/>
    <w:rsid w:val="00967FB8"/>
    <w:rsid w:val="009704BF"/>
    <w:rsid w:val="00971440"/>
    <w:rsid w:val="00971D3B"/>
    <w:rsid w:val="00972FAD"/>
    <w:rsid w:val="00973A04"/>
    <w:rsid w:val="009746F9"/>
    <w:rsid w:val="00974A95"/>
    <w:rsid w:val="009757AA"/>
    <w:rsid w:val="009770AF"/>
    <w:rsid w:val="00981F29"/>
    <w:rsid w:val="00982316"/>
    <w:rsid w:val="00983B51"/>
    <w:rsid w:val="0098462C"/>
    <w:rsid w:val="009853EF"/>
    <w:rsid w:val="00986067"/>
    <w:rsid w:val="00987681"/>
    <w:rsid w:val="00987C6A"/>
    <w:rsid w:val="00990BDA"/>
    <w:rsid w:val="0099307B"/>
    <w:rsid w:val="00994DDF"/>
    <w:rsid w:val="009950D8"/>
    <w:rsid w:val="00995446"/>
    <w:rsid w:val="00996453"/>
    <w:rsid w:val="00997516"/>
    <w:rsid w:val="009A0955"/>
    <w:rsid w:val="009A1025"/>
    <w:rsid w:val="009A16FB"/>
    <w:rsid w:val="009A2370"/>
    <w:rsid w:val="009A2E07"/>
    <w:rsid w:val="009A3446"/>
    <w:rsid w:val="009A3C4B"/>
    <w:rsid w:val="009A3EA9"/>
    <w:rsid w:val="009A4569"/>
    <w:rsid w:val="009A55EF"/>
    <w:rsid w:val="009A5701"/>
    <w:rsid w:val="009A5E45"/>
    <w:rsid w:val="009A6857"/>
    <w:rsid w:val="009A737A"/>
    <w:rsid w:val="009A7A53"/>
    <w:rsid w:val="009B0920"/>
    <w:rsid w:val="009B2273"/>
    <w:rsid w:val="009B410C"/>
    <w:rsid w:val="009B5F1B"/>
    <w:rsid w:val="009C2272"/>
    <w:rsid w:val="009C3AD3"/>
    <w:rsid w:val="009C4461"/>
    <w:rsid w:val="009C5112"/>
    <w:rsid w:val="009C586C"/>
    <w:rsid w:val="009C5AA4"/>
    <w:rsid w:val="009C5E32"/>
    <w:rsid w:val="009C783F"/>
    <w:rsid w:val="009D0F58"/>
    <w:rsid w:val="009D138E"/>
    <w:rsid w:val="009D157C"/>
    <w:rsid w:val="009D1689"/>
    <w:rsid w:val="009D16EC"/>
    <w:rsid w:val="009D2C01"/>
    <w:rsid w:val="009D4B3E"/>
    <w:rsid w:val="009D4F33"/>
    <w:rsid w:val="009D633D"/>
    <w:rsid w:val="009D7233"/>
    <w:rsid w:val="009E03F7"/>
    <w:rsid w:val="009E38EE"/>
    <w:rsid w:val="009E4553"/>
    <w:rsid w:val="009E48A0"/>
    <w:rsid w:val="009E4D20"/>
    <w:rsid w:val="009E5358"/>
    <w:rsid w:val="009E5F7D"/>
    <w:rsid w:val="009E5FA5"/>
    <w:rsid w:val="009E657E"/>
    <w:rsid w:val="009E726F"/>
    <w:rsid w:val="009F13A6"/>
    <w:rsid w:val="009F1D3C"/>
    <w:rsid w:val="009F2E4D"/>
    <w:rsid w:val="009F3547"/>
    <w:rsid w:val="009F39BC"/>
    <w:rsid w:val="009F4599"/>
    <w:rsid w:val="009F633B"/>
    <w:rsid w:val="009F71BA"/>
    <w:rsid w:val="009F71CE"/>
    <w:rsid w:val="009F753E"/>
    <w:rsid w:val="00A003EE"/>
    <w:rsid w:val="00A007EC"/>
    <w:rsid w:val="00A0117A"/>
    <w:rsid w:val="00A015DC"/>
    <w:rsid w:val="00A01DE4"/>
    <w:rsid w:val="00A02FD0"/>
    <w:rsid w:val="00A03C83"/>
    <w:rsid w:val="00A04AEC"/>
    <w:rsid w:val="00A10308"/>
    <w:rsid w:val="00A10350"/>
    <w:rsid w:val="00A116B1"/>
    <w:rsid w:val="00A13511"/>
    <w:rsid w:val="00A13AF4"/>
    <w:rsid w:val="00A14D94"/>
    <w:rsid w:val="00A14FCE"/>
    <w:rsid w:val="00A1532D"/>
    <w:rsid w:val="00A1581F"/>
    <w:rsid w:val="00A21334"/>
    <w:rsid w:val="00A2319E"/>
    <w:rsid w:val="00A23559"/>
    <w:rsid w:val="00A25BC9"/>
    <w:rsid w:val="00A270CA"/>
    <w:rsid w:val="00A2799F"/>
    <w:rsid w:val="00A31B20"/>
    <w:rsid w:val="00A31F15"/>
    <w:rsid w:val="00A322E8"/>
    <w:rsid w:val="00A32F0A"/>
    <w:rsid w:val="00A40910"/>
    <w:rsid w:val="00A40F19"/>
    <w:rsid w:val="00A42394"/>
    <w:rsid w:val="00A42878"/>
    <w:rsid w:val="00A42BB0"/>
    <w:rsid w:val="00A4410A"/>
    <w:rsid w:val="00A44181"/>
    <w:rsid w:val="00A44B86"/>
    <w:rsid w:val="00A4576E"/>
    <w:rsid w:val="00A468D9"/>
    <w:rsid w:val="00A46A4F"/>
    <w:rsid w:val="00A52A78"/>
    <w:rsid w:val="00A52D37"/>
    <w:rsid w:val="00A53848"/>
    <w:rsid w:val="00A54A74"/>
    <w:rsid w:val="00A55269"/>
    <w:rsid w:val="00A562C1"/>
    <w:rsid w:val="00A56DAF"/>
    <w:rsid w:val="00A60B77"/>
    <w:rsid w:val="00A60C8D"/>
    <w:rsid w:val="00A62FB8"/>
    <w:rsid w:val="00A63639"/>
    <w:rsid w:val="00A6459D"/>
    <w:rsid w:val="00A65F71"/>
    <w:rsid w:val="00A6613E"/>
    <w:rsid w:val="00A6740A"/>
    <w:rsid w:val="00A6744A"/>
    <w:rsid w:val="00A70327"/>
    <w:rsid w:val="00A70D41"/>
    <w:rsid w:val="00A71549"/>
    <w:rsid w:val="00A7157A"/>
    <w:rsid w:val="00A74280"/>
    <w:rsid w:val="00A7551D"/>
    <w:rsid w:val="00A75B83"/>
    <w:rsid w:val="00A76AF6"/>
    <w:rsid w:val="00A77616"/>
    <w:rsid w:val="00A77906"/>
    <w:rsid w:val="00A8034C"/>
    <w:rsid w:val="00A806C8"/>
    <w:rsid w:val="00A823D6"/>
    <w:rsid w:val="00A82901"/>
    <w:rsid w:val="00A8408A"/>
    <w:rsid w:val="00A8409B"/>
    <w:rsid w:val="00A840FC"/>
    <w:rsid w:val="00A855B4"/>
    <w:rsid w:val="00A863EF"/>
    <w:rsid w:val="00A86EE0"/>
    <w:rsid w:val="00A8704C"/>
    <w:rsid w:val="00A87395"/>
    <w:rsid w:val="00A87D63"/>
    <w:rsid w:val="00A92A6F"/>
    <w:rsid w:val="00A94270"/>
    <w:rsid w:val="00A944C0"/>
    <w:rsid w:val="00A94C17"/>
    <w:rsid w:val="00A95899"/>
    <w:rsid w:val="00A95B44"/>
    <w:rsid w:val="00A96DF7"/>
    <w:rsid w:val="00A97AB4"/>
    <w:rsid w:val="00AA0EB9"/>
    <w:rsid w:val="00AA118D"/>
    <w:rsid w:val="00AA12DF"/>
    <w:rsid w:val="00AA1533"/>
    <w:rsid w:val="00AA2D34"/>
    <w:rsid w:val="00AA3EAD"/>
    <w:rsid w:val="00AA44ED"/>
    <w:rsid w:val="00AA4A52"/>
    <w:rsid w:val="00AA4AE6"/>
    <w:rsid w:val="00AA534D"/>
    <w:rsid w:val="00AA767B"/>
    <w:rsid w:val="00AB174B"/>
    <w:rsid w:val="00AB4F6D"/>
    <w:rsid w:val="00AB5645"/>
    <w:rsid w:val="00AB6794"/>
    <w:rsid w:val="00AC038D"/>
    <w:rsid w:val="00AC07D5"/>
    <w:rsid w:val="00AC1987"/>
    <w:rsid w:val="00AC2676"/>
    <w:rsid w:val="00AC2DF1"/>
    <w:rsid w:val="00AC5185"/>
    <w:rsid w:val="00AC51DC"/>
    <w:rsid w:val="00AC6F3A"/>
    <w:rsid w:val="00AD03A4"/>
    <w:rsid w:val="00AD05B8"/>
    <w:rsid w:val="00AD09BC"/>
    <w:rsid w:val="00AD1B27"/>
    <w:rsid w:val="00AD2828"/>
    <w:rsid w:val="00AD3254"/>
    <w:rsid w:val="00AD3D8D"/>
    <w:rsid w:val="00AD46AF"/>
    <w:rsid w:val="00AD5DF3"/>
    <w:rsid w:val="00AD5E06"/>
    <w:rsid w:val="00AD5E52"/>
    <w:rsid w:val="00AD604C"/>
    <w:rsid w:val="00AD6C8F"/>
    <w:rsid w:val="00AE00E4"/>
    <w:rsid w:val="00AE1CD1"/>
    <w:rsid w:val="00AE29C1"/>
    <w:rsid w:val="00AE2DDE"/>
    <w:rsid w:val="00AE30D0"/>
    <w:rsid w:val="00AE369B"/>
    <w:rsid w:val="00AE396D"/>
    <w:rsid w:val="00AE6D08"/>
    <w:rsid w:val="00AF1647"/>
    <w:rsid w:val="00AF1AB8"/>
    <w:rsid w:val="00AF2033"/>
    <w:rsid w:val="00AF2DEB"/>
    <w:rsid w:val="00AF2F78"/>
    <w:rsid w:val="00AF30DC"/>
    <w:rsid w:val="00AF49F0"/>
    <w:rsid w:val="00AF5602"/>
    <w:rsid w:val="00AF6454"/>
    <w:rsid w:val="00AF64A2"/>
    <w:rsid w:val="00AF754F"/>
    <w:rsid w:val="00AF7DD7"/>
    <w:rsid w:val="00B01026"/>
    <w:rsid w:val="00B0385B"/>
    <w:rsid w:val="00B0605F"/>
    <w:rsid w:val="00B06755"/>
    <w:rsid w:val="00B0766F"/>
    <w:rsid w:val="00B13F1A"/>
    <w:rsid w:val="00B14294"/>
    <w:rsid w:val="00B14C0E"/>
    <w:rsid w:val="00B164BC"/>
    <w:rsid w:val="00B16C9F"/>
    <w:rsid w:val="00B174DC"/>
    <w:rsid w:val="00B176AD"/>
    <w:rsid w:val="00B20545"/>
    <w:rsid w:val="00B22755"/>
    <w:rsid w:val="00B23652"/>
    <w:rsid w:val="00B24E76"/>
    <w:rsid w:val="00B25AB7"/>
    <w:rsid w:val="00B2625C"/>
    <w:rsid w:val="00B279C5"/>
    <w:rsid w:val="00B27D44"/>
    <w:rsid w:val="00B31827"/>
    <w:rsid w:val="00B329D7"/>
    <w:rsid w:val="00B333B9"/>
    <w:rsid w:val="00B3562D"/>
    <w:rsid w:val="00B36991"/>
    <w:rsid w:val="00B369EE"/>
    <w:rsid w:val="00B404B7"/>
    <w:rsid w:val="00B40CF2"/>
    <w:rsid w:val="00B41228"/>
    <w:rsid w:val="00B42418"/>
    <w:rsid w:val="00B443AD"/>
    <w:rsid w:val="00B45341"/>
    <w:rsid w:val="00B47D72"/>
    <w:rsid w:val="00B501B1"/>
    <w:rsid w:val="00B50485"/>
    <w:rsid w:val="00B50C4B"/>
    <w:rsid w:val="00B51DF0"/>
    <w:rsid w:val="00B525B8"/>
    <w:rsid w:val="00B5295C"/>
    <w:rsid w:val="00B546F8"/>
    <w:rsid w:val="00B5554D"/>
    <w:rsid w:val="00B56811"/>
    <w:rsid w:val="00B570F6"/>
    <w:rsid w:val="00B6066B"/>
    <w:rsid w:val="00B615A6"/>
    <w:rsid w:val="00B61687"/>
    <w:rsid w:val="00B62EF3"/>
    <w:rsid w:val="00B63123"/>
    <w:rsid w:val="00B63A94"/>
    <w:rsid w:val="00B64DA9"/>
    <w:rsid w:val="00B6589D"/>
    <w:rsid w:val="00B661A4"/>
    <w:rsid w:val="00B66E70"/>
    <w:rsid w:val="00B6759E"/>
    <w:rsid w:val="00B679D3"/>
    <w:rsid w:val="00B67CE0"/>
    <w:rsid w:val="00B71FAE"/>
    <w:rsid w:val="00B7290B"/>
    <w:rsid w:val="00B7341C"/>
    <w:rsid w:val="00B73BE0"/>
    <w:rsid w:val="00B747E2"/>
    <w:rsid w:val="00B7525B"/>
    <w:rsid w:val="00B764A7"/>
    <w:rsid w:val="00B77687"/>
    <w:rsid w:val="00B80AD1"/>
    <w:rsid w:val="00B81A22"/>
    <w:rsid w:val="00B821B2"/>
    <w:rsid w:val="00B8231A"/>
    <w:rsid w:val="00B85710"/>
    <w:rsid w:val="00B86FED"/>
    <w:rsid w:val="00B92FD3"/>
    <w:rsid w:val="00B9453C"/>
    <w:rsid w:val="00B947A7"/>
    <w:rsid w:val="00B94B25"/>
    <w:rsid w:val="00B95D9C"/>
    <w:rsid w:val="00B96A37"/>
    <w:rsid w:val="00BA03A9"/>
    <w:rsid w:val="00BA0C87"/>
    <w:rsid w:val="00BA21DF"/>
    <w:rsid w:val="00BA2BB4"/>
    <w:rsid w:val="00BA4DD6"/>
    <w:rsid w:val="00BA5D1B"/>
    <w:rsid w:val="00BA6246"/>
    <w:rsid w:val="00BA64F1"/>
    <w:rsid w:val="00BA6CEB"/>
    <w:rsid w:val="00BB0A0E"/>
    <w:rsid w:val="00BB15F3"/>
    <w:rsid w:val="00BB31E3"/>
    <w:rsid w:val="00BB7533"/>
    <w:rsid w:val="00BC088A"/>
    <w:rsid w:val="00BC2220"/>
    <w:rsid w:val="00BC2E13"/>
    <w:rsid w:val="00BC3FA2"/>
    <w:rsid w:val="00BC71E6"/>
    <w:rsid w:val="00BD14EF"/>
    <w:rsid w:val="00BD32A8"/>
    <w:rsid w:val="00BD345F"/>
    <w:rsid w:val="00BD396C"/>
    <w:rsid w:val="00BD46DD"/>
    <w:rsid w:val="00BD5429"/>
    <w:rsid w:val="00BD6529"/>
    <w:rsid w:val="00BD78ED"/>
    <w:rsid w:val="00BD7E78"/>
    <w:rsid w:val="00BE133F"/>
    <w:rsid w:val="00BE42B5"/>
    <w:rsid w:val="00BE45BA"/>
    <w:rsid w:val="00BE5F96"/>
    <w:rsid w:val="00BF0E02"/>
    <w:rsid w:val="00BF2A91"/>
    <w:rsid w:val="00BF30F6"/>
    <w:rsid w:val="00BF454D"/>
    <w:rsid w:val="00BF5C70"/>
    <w:rsid w:val="00C0034F"/>
    <w:rsid w:val="00C01908"/>
    <w:rsid w:val="00C0196B"/>
    <w:rsid w:val="00C02B96"/>
    <w:rsid w:val="00C04451"/>
    <w:rsid w:val="00C048A4"/>
    <w:rsid w:val="00C04F94"/>
    <w:rsid w:val="00C05705"/>
    <w:rsid w:val="00C065D7"/>
    <w:rsid w:val="00C12F45"/>
    <w:rsid w:val="00C13841"/>
    <w:rsid w:val="00C16B27"/>
    <w:rsid w:val="00C17FA9"/>
    <w:rsid w:val="00C204D5"/>
    <w:rsid w:val="00C21B03"/>
    <w:rsid w:val="00C2340D"/>
    <w:rsid w:val="00C25221"/>
    <w:rsid w:val="00C2530C"/>
    <w:rsid w:val="00C259E0"/>
    <w:rsid w:val="00C26F56"/>
    <w:rsid w:val="00C274D8"/>
    <w:rsid w:val="00C27969"/>
    <w:rsid w:val="00C27CE8"/>
    <w:rsid w:val="00C27DA1"/>
    <w:rsid w:val="00C3038F"/>
    <w:rsid w:val="00C303BE"/>
    <w:rsid w:val="00C30404"/>
    <w:rsid w:val="00C30C7A"/>
    <w:rsid w:val="00C30DC6"/>
    <w:rsid w:val="00C31A3D"/>
    <w:rsid w:val="00C32EA7"/>
    <w:rsid w:val="00C333FE"/>
    <w:rsid w:val="00C36416"/>
    <w:rsid w:val="00C36C79"/>
    <w:rsid w:val="00C410D4"/>
    <w:rsid w:val="00C41DA3"/>
    <w:rsid w:val="00C422CD"/>
    <w:rsid w:val="00C4452E"/>
    <w:rsid w:val="00C4480F"/>
    <w:rsid w:val="00C46D43"/>
    <w:rsid w:val="00C470F3"/>
    <w:rsid w:val="00C47BC4"/>
    <w:rsid w:val="00C47FD5"/>
    <w:rsid w:val="00C50569"/>
    <w:rsid w:val="00C52274"/>
    <w:rsid w:val="00C53307"/>
    <w:rsid w:val="00C536CA"/>
    <w:rsid w:val="00C553D0"/>
    <w:rsid w:val="00C567F2"/>
    <w:rsid w:val="00C56C80"/>
    <w:rsid w:val="00C56E16"/>
    <w:rsid w:val="00C5756D"/>
    <w:rsid w:val="00C579AB"/>
    <w:rsid w:val="00C60C3C"/>
    <w:rsid w:val="00C622C7"/>
    <w:rsid w:val="00C633A5"/>
    <w:rsid w:val="00C6361A"/>
    <w:rsid w:val="00C63FDD"/>
    <w:rsid w:val="00C640C4"/>
    <w:rsid w:val="00C64158"/>
    <w:rsid w:val="00C64E99"/>
    <w:rsid w:val="00C651BF"/>
    <w:rsid w:val="00C65A3D"/>
    <w:rsid w:val="00C65DFB"/>
    <w:rsid w:val="00C673B2"/>
    <w:rsid w:val="00C70927"/>
    <w:rsid w:val="00C735DD"/>
    <w:rsid w:val="00C73638"/>
    <w:rsid w:val="00C7469B"/>
    <w:rsid w:val="00C81705"/>
    <w:rsid w:val="00C818EA"/>
    <w:rsid w:val="00C8420C"/>
    <w:rsid w:val="00C8443B"/>
    <w:rsid w:val="00C857D1"/>
    <w:rsid w:val="00C858D3"/>
    <w:rsid w:val="00C87144"/>
    <w:rsid w:val="00C87F69"/>
    <w:rsid w:val="00C90993"/>
    <w:rsid w:val="00C90CB4"/>
    <w:rsid w:val="00C90D42"/>
    <w:rsid w:val="00C916AC"/>
    <w:rsid w:val="00C92F1E"/>
    <w:rsid w:val="00C93B82"/>
    <w:rsid w:val="00C93E44"/>
    <w:rsid w:val="00C94809"/>
    <w:rsid w:val="00C94D5A"/>
    <w:rsid w:val="00C954E7"/>
    <w:rsid w:val="00C959D0"/>
    <w:rsid w:val="00C9625E"/>
    <w:rsid w:val="00C96284"/>
    <w:rsid w:val="00C968E4"/>
    <w:rsid w:val="00C97D0D"/>
    <w:rsid w:val="00CA06A1"/>
    <w:rsid w:val="00CA1458"/>
    <w:rsid w:val="00CA1F64"/>
    <w:rsid w:val="00CA274E"/>
    <w:rsid w:val="00CA41E7"/>
    <w:rsid w:val="00CA4395"/>
    <w:rsid w:val="00CA5539"/>
    <w:rsid w:val="00CA620D"/>
    <w:rsid w:val="00CA7E33"/>
    <w:rsid w:val="00CB0129"/>
    <w:rsid w:val="00CB0561"/>
    <w:rsid w:val="00CB13C9"/>
    <w:rsid w:val="00CB188D"/>
    <w:rsid w:val="00CB2F5C"/>
    <w:rsid w:val="00CB3807"/>
    <w:rsid w:val="00CB4EF5"/>
    <w:rsid w:val="00CB5548"/>
    <w:rsid w:val="00CB7BDF"/>
    <w:rsid w:val="00CB7EC2"/>
    <w:rsid w:val="00CC0D5C"/>
    <w:rsid w:val="00CC2F55"/>
    <w:rsid w:val="00CC5ED6"/>
    <w:rsid w:val="00CC6A43"/>
    <w:rsid w:val="00CD18AB"/>
    <w:rsid w:val="00CD436E"/>
    <w:rsid w:val="00CD685C"/>
    <w:rsid w:val="00CD6A34"/>
    <w:rsid w:val="00CD7DAB"/>
    <w:rsid w:val="00CE179F"/>
    <w:rsid w:val="00CE1EF4"/>
    <w:rsid w:val="00CE34C6"/>
    <w:rsid w:val="00CE45BA"/>
    <w:rsid w:val="00CE4653"/>
    <w:rsid w:val="00CE4D6A"/>
    <w:rsid w:val="00CE4FCB"/>
    <w:rsid w:val="00CE5456"/>
    <w:rsid w:val="00CE612E"/>
    <w:rsid w:val="00CE6D47"/>
    <w:rsid w:val="00CE7272"/>
    <w:rsid w:val="00CE7680"/>
    <w:rsid w:val="00CF0831"/>
    <w:rsid w:val="00CF1B09"/>
    <w:rsid w:val="00CF2275"/>
    <w:rsid w:val="00CF4B7F"/>
    <w:rsid w:val="00D000C1"/>
    <w:rsid w:val="00D007A9"/>
    <w:rsid w:val="00D01031"/>
    <w:rsid w:val="00D02281"/>
    <w:rsid w:val="00D02FEB"/>
    <w:rsid w:val="00D037AC"/>
    <w:rsid w:val="00D03E05"/>
    <w:rsid w:val="00D045CC"/>
    <w:rsid w:val="00D04968"/>
    <w:rsid w:val="00D07CDD"/>
    <w:rsid w:val="00D07F2C"/>
    <w:rsid w:val="00D10867"/>
    <w:rsid w:val="00D11E05"/>
    <w:rsid w:val="00D120C7"/>
    <w:rsid w:val="00D1233A"/>
    <w:rsid w:val="00D12BCF"/>
    <w:rsid w:val="00D12CCE"/>
    <w:rsid w:val="00D13009"/>
    <w:rsid w:val="00D14A34"/>
    <w:rsid w:val="00D156CC"/>
    <w:rsid w:val="00D16690"/>
    <w:rsid w:val="00D178B6"/>
    <w:rsid w:val="00D17EEE"/>
    <w:rsid w:val="00D20E31"/>
    <w:rsid w:val="00D20F2C"/>
    <w:rsid w:val="00D211FA"/>
    <w:rsid w:val="00D21A0B"/>
    <w:rsid w:val="00D21CC4"/>
    <w:rsid w:val="00D2684E"/>
    <w:rsid w:val="00D26CE4"/>
    <w:rsid w:val="00D26DFC"/>
    <w:rsid w:val="00D27F77"/>
    <w:rsid w:val="00D32301"/>
    <w:rsid w:val="00D326C0"/>
    <w:rsid w:val="00D332DB"/>
    <w:rsid w:val="00D335B2"/>
    <w:rsid w:val="00D33676"/>
    <w:rsid w:val="00D33AAD"/>
    <w:rsid w:val="00D35E7B"/>
    <w:rsid w:val="00D36369"/>
    <w:rsid w:val="00D36C6C"/>
    <w:rsid w:val="00D4068F"/>
    <w:rsid w:val="00D40C00"/>
    <w:rsid w:val="00D40DC6"/>
    <w:rsid w:val="00D40F54"/>
    <w:rsid w:val="00D42427"/>
    <w:rsid w:val="00D42C38"/>
    <w:rsid w:val="00D435F6"/>
    <w:rsid w:val="00D4369E"/>
    <w:rsid w:val="00D43F71"/>
    <w:rsid w:val="00D44FB5"/>
    <w:rsid w:val="00D461FC"/>
    <w:rsid w:val="00D46922"/>
    <w:rsid w:val="00D47B3C"/>
    <w:rsid w:val="00D50AC6"/>
    <w:rsid w:val="00D50C83"/>
    <w:rsid w:val="00D51937"/>
    <w:rsid w:val="00D524A6"/>
    <w:rsid w:val="00D52A60"/>
    <w:rsid w:val="00D54BF1"/>
    <w:rsid w:val="00D557B0"/>
    <w:rsid w:val="00D55BDE"/>
    <w:rsid w:val="00D55DF1"/>
    <w:rsid w:val="00D56A4C"/>
    <w:rsid w:val="00D56D34"/>
    <w:rsid w:val="00D60A92"/>
    <w:rsid w:val="00D60DA8"/>
    <w:rsid w:val="00D614BC"/>
    <w:rsid w:val="00D65147"/>
    <w:rsid w:val="00D65F86"/>
    <w:rsid w:val="00D66DFD"/>
    <w:rsid w:val="00D67779"/>
    <w:rsid w:val="00D706F2"/>
    <w:rsid w:val="00D70B07"/>
    <w:rsid w:val="00D713A8"/>
    <w:rsid w:val="00D71621"/>
    <w:rsid w:val="00D71808"/>
    <w:rsid w:val="00D733C6"/>
    <w:rsid w:val="00D7438D"/>
    <w:rsid w:val="00D74C4A"/>
    <w:rsid w:val="00D76ADD"/>
    <w:rsid w:val="00D81045"/>
    <w:rsid w:val="00D821CD"/>
    <w:rsid w:val="00D8258E"/>
    <w:rsid w:val="00D84341"/>
    <w:rsid w:val="00D84990"/>
    <w:rsid w:val="00D85547"/>
    <w:rsid w:val="00D8597E"/>
    <w:rsid w:val="00D85B1D"/>
    <w:rsid w:val="00D86E78"/>
    <w:rsid w:val="00D90306"/>
    <w:rsid w:val="00D92DE1"/>
    <w:rsid w:val="00D95262"/>
    <w:rsid w:val="00D95315"/>
    <w:rsid w:val="00D95CAE"/>
    <w:rsid w:val="00D964B3"/>
    <w:rsid w:val="00D96E8D"/>
    <w:rsid w:val="00D97AD8"/>
    <w:rsid w:val="00DA3CA2"/>
    <w:rsid w:val="00DA4083"/>
    <w:rsid w:val="00DA43D4"/>
    <w:rsid w:val="00DA4584"/>
    <w:rsid w:val="00DA47CE"/>
    <w:rsid w:val="00DA511E"/>
    <w:rsid w:val="00DA6D90"/>
    <w:rsid w:val="00DA7B9B"/>
    <w:rsid w:val="00DB08E7"/>
    <w:rsid w:val="00DB0C9E"/>
    <w:rsid w:val="00DB1B5C"/>
    <w:rsid w:val="00DB2E77"/>
    <w:rsid w:val="00DB30F2"/>
    <w:rsid w:val="00DB34CF"/>
    <w:rsid w:val="00DB446B"/>
    <w:rsid w:val="00DB4F0C"/>
    <w:rsid w:val="00DB5AE4"/>
    <w:rsid w:val="00DB61EE"/>
    <w:rsid w:val="00DB65EC"/>
    <w:rsid w:val="00DB6723"/>
    <w:rsid w:val="00DB74CF"/>
    <w:rsid w:val="00DB7F80"/>
    <w:rsid w:val="00DC09C4"/>
    <w:rsid w:val="00DC1631"/>
    <w:rsid w:val="00DC31F7"/>
    <w:rsid w:val="00DC3CFC"/>
    <w:rsid w:val="00DC46E1"/>
    <w:rsid w:val="00DC4E6A"/>
    <w:rsid w:val="00DC5069"/>
    <w:rsid w:val="00DC52B4"/>
    <w:rsid w:val="00DC5AE0"/>
    <w:rsid w:val="00DC5F5C"/>
    <w:rsid w:val="00DC7046"/>
    <w:rsid w:val="00DC77DB"/>
    <w:rsid w:val="00DC7821"/>
    <w:rsid w:val="00DC78B6"/>
    <w:rsid w:val="00DC7E28"/>
    <w:rsid w:val="00DD1D6E"/>
    <w:rsid w:val="00DD227D"/>
    <w:rsid w:val="00DD5B46"/>
    <w:rsid w:val="00DD5F64"/>
    <w:rsid w:val="00DD7F87"/>
    <w:rsid w:val="00DE0177"/>
    <w:rsid w:val="00DE22D8"/>
    <w:rsid w:val="00DE252B"/>
    <w:rsid w:val="00DE37F0"/>
    <w:rsid w:val="00DE5AAB"/>
    <w:rsid w:val="00DE60F4"/>
    <w:rsid w:val="00DF0C0B"/>
    <w:rsid w:val="00DF1D53"/>
    <w:rsid w:val="00DF2AA7"/>
    <w:rsid w:val="00DF3762"/>
    <w:rsid w:val="00DF3EAD"/>
    <w:rsid w:val="00DF5599"/>
    <w:rsid w:val="00DF7675"/>
    <w:rsid w:val="00DF78B3"/>
    <w:rsid w:val="00E009A1"/>
    <w:rsid w:val="00E00ACD"/>
    <w:rsid w:val="00E01559"/>
    <w:rsid w:val="00E0371C"/>
    <w:rsid w:val="00E039A6"/>
    <w:rsid w:val="00E04153"/>
    <w:rsid w:val="00E0543E"/>
    <w:rsid w:val="00E06628"/>
    <w:rsid w:val="00E07570"/>
    <w:rsid w:val="00E1128B"/>
    <w:rsid w:val="00E13161"/>
    <w:rsid w:val="00E144D1"/>
    <w:rsid w:val="00E14883"/>
    <w:rsid w:val="00E159AC"/>
    <w:rsid w:val="00E170BE"/>
    <w:rsid w:val="00E17877"/>
    <w:rsid w:val="00E202C3"/>
    <w:rsid w:val="00E21838"/>
    <w:rsid w:val="00E21DB7"/>
    <w:rsid w:val="00E21DF3"/>
    <w:rsid w:val="00E2527D"/>
    <w:rsid w:val="00E2534C"/>
    <w:rsid w:val="00E25A93"/>
    <w:rsid w:val="00E32993"/>
    <w:rsid w:val="00E346E2"/>
    <w:rsid w:val="00E34751"/>
    <w:rsid w:val="00E4226A"/>
    <w:rsid w:val="00E428AC"/>
    <w:rsid w:val="00E42B01"/>
    <w:rsid w:val="00E443BD"/>
    <w:rsid w:val="00E45737"/>
    <w:rsid w:val="00E45B33"/>
    <w:rsid w:val="00E45F17"/>
    <w:rsid w:val="00E47BC0"/>
    <w:rsid w:val="00E47EF4"/>
    <w:rsid w:val="00E50ACE"/>
    <w:rsid w:val="00E52A83"/>
    <w:rsid w:val="00E54930"/>
    <w:rsid w:val="00E55C9C"/>
    <w:rsid w:val="00E5674F"/>
    <w:rsid w:val="00E576BA"/>
    <w:rsid w:val="00E57966"/>
    <w:rsid w:val="00E57D8B"/>
    <w:rsid w:val="00E62D87"/>
    <w:rsid w:val="00E639D0"/>
    <w:rsid w:val="00E648AC"/>
    <w:rsid w:val="00E67B39"/>
    <w:rsid w:val="00E701FD"/>
    <w:rsid w:val="00E7276F"/>
    <w:rsid w:val="00E72D50"/>
    <w:rsid w:val="00E7341A"/>
    <w:rsid w:val="00E73950"/>
    <w:rsid w:val="00E73986"/>
    <w:rsid w:val="00E749CF"/>
    <w:rsid w:val="00E75492"/>
    <w:rsid w:val="00E75CDD"/>
    <w:rsid w:val="00E77AD9"/>
    <w:rsid w:val="00E82C58"/>
    <w:rsid w:val="00E82C74"/>
    <w:rsid w:val="00E83309"/>
    <w:rsid w:val="00E84117"/>
    <w:rsid w:val="00E842C6"/>
    <w:rsid w:val="00E84375"/>
    <w:rsid w:val="00E845CA"/>
    <w:rsid w:val="00E8705F"/>
    <w:rsid w:val="00E90D33"/>
    <w:rsid w:val="00E90E0A"/>
    <w:rsid w:val="00E911D5"/>
    <w:rsid w:val="00E91807"/>
    <w:rsid w:val="00E92392"/>
    <w:rsid w:val="00E932B9"/>
    <w:rsid w:val="00E933BA"/>
    <w:rsid w:val="00E93446"/>
    <w:rsid w:val="00E943DF"/>
    <w:rsid w:val="00E9486D"/>
    <w:rsid w:val="00E952A5"/>
    <w:rsid w:val="00E97663"/>
    <w:rsid w:val="00EA103B"/>
    <w:rsid w:val="00EA2625"/>
    <w:rsid w:val="00EA292D"/>
    <w:rsid w:val="00EA4AAC"/>
    <w:rsid w:val="00EA6F15"/>
    <w:rsid w:val="00EA7150"/>
    <w:rsid w:val="00EA780B"/>
    <w:rsid w:val="00EB0103"/>
    <w:rsid w:val="00EB11EE"/>
    <w:rsid w:val="00EB53FB"/>
    <w:rsid w:val="00EB6E32"/>
    <w:rsid w:val="00EC0C02"/>
    <w:rsid w:val="00EC2206"/>
    <w:rsid w:val="00EC2304"/>
    <w:rsid w:val="00EC2833"/>
    <w:rsid w:val="00EC2D5D"/>
    <w:rsid w:val="00EC2EC8"/>
    <w:rsid w:val="00EC3469"/>
    <w:rsid w:val="00EC38C2"/>
    <w:rsid w:val="00EC6616"/>
    <w:rsid w:val="00EC7E1F"/>
    <w:rsid w:val="00ED0C1B"/>
    <w:rsid w:val="00ED0CEC"/>
    <w:rsid w:val="00ED1D7F"/>
    <w:rsid w:val="00ED338B"/>
    <w:rsid w:val="00ED3E8E"/>
    <w:rsid w:val="00ED4330"/>
    <w:rsid w:val="00ED63ED"/>
    <w:rsid w:val="00ED6677"/>
    <w:rsid w:val="00ED740C"/>
    <w:rsid w:val="00EE0EB6"/>
    <w:rsid w:val="00EE24C7"/>
    <w:rsid w:val="00EE3FFE"/>
    <w:rsid w:val="00EE58F5"/>
    <w:rsid w:val="00EE71F8"/>
    <w:rsid w:val="00EF27CF"/>
    <w:rsid w:val="00EF28D8"/>
    <w:rsid w:val="00EF37C7"/>
    <w:rsid w:val="00EF5469"/>
    <w:rsid w:val="00EF55FC"/>
    <w:rsid w:val="00EF5772"/>
    <w:rsid w:val="00EF6394"/>
    <w:rsid w:val="00EF6754"/>
    <w:rsid w:val="00EF7D6D"/>
    <w:rsid w:val="00F004B5"/>
    <w:rsid w:val="00F01668"/>
    <w:rsid w:val="00F02BDF"/>
    <w:rsid w:val="00F03142"/>
    <w:rsid w:val="00F0369D"/>
    <w:rsid w:val="00F0463C"/>
    <w:rsid w:val="00F04D4B"/>
    <w:rsid w:val="00F05495"/>
    <w:rsid w:val="00F06776"/>
    <w:rsid w:val="00F10279"/>
    <w:rsid w:val="00F117D2"/>
    <w:rsid w:val="00F1389F"/>
    <w:rsid w:val="00F141A3"/>
    <w:rsid w:val="00F1527D"/>
    <w:rsid w:val="00F154CE"/>
    <w:rsid w:val="00F15635"/>
    <w:rsid w:val="00F15C58"/>
    <w:rsid w:val="00F15FFE"/>
    <w:rsid w:val="00F17AA0"/>
    <w:rsid w:val="00F17E38"/>
    <w:rsid w:val="00F217F4"/>
    <w:rsid w:val="00F217F6"/>
    <w:rsid w:val="00F219A6"/>
    <w:rsid w:val="00F22BC6"/>
    <w:rsid w:val="00F23EA0"/>
    <w:rsid w:val="00F23EE8"/>
    <w:rsid w:val="00F259D2"/>
    <w:rsid w:val="00F26983"/>
    <w:rsid w:val="00F26B65"/>
    <w:rsid w:val="00F27641"/>
    <w:rsid w:val="00F279F1"/>
    <w:rsid w:val="00F27AF1"/>
    <w:rsid w:val="00F322C4"/>
    <w:rsid w:val="00F33F47"/>
    <w:rsid w:val="00F34BD1"/>
    <w:rsid w:val="00F35B3C"/>
    <w:rsid w:val="00F35EFF"/>
    <w:rsid w:val="00F35F6F"/>
    <w:rsid w:val="00F37A54"/>
    <w:rsid w:val="00F41EAF"/>
    <w:rsid w:val="00F42678"/>
    <w:rsid w:val="00F42D0A"/>
    <w:rsid w:val="00F4391E"/>
    <w:rsid w:val="00F43A4B"/>
    <w:rsid w:val="00F4452D"/>
    <w:rsid w:val="00F45320"/>
    <w:rsid w:val="00F45652"/>
    <w:rsid w:val="00F45C25"/>
    <w:rsid w:val="00F46947"/>
    <w:rsid w:val="00F469A7"/>
    <w:rsid w:val="00F46D87"/>
    <w:rsid w:val="00F4764B"/>
    <w:rsid w:val="00F4790A"/>
    <w:rsid w:val="00F50873"/>
    <w:rsid w:val="00F52773"/>
    <w:rsid w:val="00F53C9A"/>
    <w:rsid w:val="00F53DAC"/>
    <w:rsid w:val="00F55205"/>
    <w:rsid w:val="00F560DE"/>
    <w:rsid w:val="00F65920"/>
    <w:rsid w:val="00F66000"/>
    <w:rsid w:val="00F66F02"/>
    <w:rsid w:val="00F676BA"/>
    <w:rsid w:val="00F713F6"/>
    <w:rsid w:val="00F73192"/>
    <w:rsid w:val="00F73644"/>
    <w:rsid w:val="00F800BF"/>
    <w:rsid w:val="00F80618"/>
    <w:rsid w:val="00F81096"/>
    <w:rsid w:val="00F8145D"/>
    <w:rsid w:val="00F825CF"/>
    <w:rsid w:val="00F82BEF"/>
    <w:rsid w:val="00F82CE6"/>
    <w:rsid w:val="00F83406"/>
    <w:rsid w:val="00F847F5"/>
    <w:rsid w:val="00F84837"/>
    <w:rsid w:val="00F91C28"/>
    <w:rsid w:val="00F93465"/>
    <w:rsid w:val="00F948A7"/>
    <w:rsid w:val="00F94A92"/>
    <w:rsid w:val="00F953F5"/>
    <w:rsid w:val="00F9566B"/>
    <w:rsid w:val="00F96574"/>
    <w:rsid w:val="00F967CD"/>
    <w:rsid w:val="00F97DAA"/>
    <w:rsid w:val="00FA0A89"/>
    <w:rsid w:val="00FA0D07"/>
    <w:rsid w:val="00FA37E7"/>
    <w:rsid w:val="00FA42EF"/>
    <w:rsid w:val="00FA4315"/>
    <w:rsid w:val="00FA4D17"/>
    <w:rsid w:val="00FA4D61"/>
    <w:rsid w:val="00FA5A25"/>
    <w:rsid w:val="00FA5DD5"/>
    <w:rsid w:val="00FA63C7"/>
    <w:rsid w:val="00FA7048"/>
    <w:rsid w:val="00FB1DA6"/>
    <w:rsid w:val="00FB1E54"/>
    <w:rsid w:val="00FB3B3E"/>
    <w:rsid w:val="00FB589B"/>
    <w:rsid w:val="00FB6583"/>
    <w:rsid w:val="00FB70CF"/>
    <w:rsid w:val="00FC102C"/>
    <w:rsid w:val="00FC166A"/>
    <w:rsid w:val="00FC1C6A"/>
    <w:rsid w:val="00FC2440"/>
    <w:rsid w:val="00FC2B17"/>
    <w:rsid w:val="00FC33DE"/>
    <w:rsid w:val="00FC3FFB"/>
    <w:rsid w:val="00FC5FB5"/>
    <w:rsid w:val="00FC6979"/>
    <w:rsid w:val="00FC6BEB"/>
    <w:rsid w:val="00FC76E1"/>
    <w:rsid w:val="00FC773B"/>
    <w:rsid w:val="00FD051F"/>
    <w:rsid w:val="00FD1EC8"/>
    <w:rsid w:val="00FD2D8A"/>
    <w:rsid w:val="00FD37A5"/>
    <w:rsid w:val="00FD381B"/>
    <w:rsid w:val="00FD3BB0"/>
    <w:rsid w:val="00FD6974"/>
    <w:rsid w:val="00FE195E"/>
    <w:rsid w:val="00FE19DA"/>
    <w:rsid w:val="00FE2238"/>
    <w:rsid w:val="00FE2252"/>
    <w:rsid w:val="00FE2A3B"/>
    <w:rsid w:val="00FE2EA5"/>
    <w:rsid w:val="00FE5F4E"/>
    <w:rsid w:val="00FE6D2D"/>
    <w:rsid w:val="00FE6D4B"/>
    <w:rsid w:val="00FF59A6"/>
    <w:rsid w:val="00FF726F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4F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42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242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42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2427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D424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75</Words>
  <Characters>434</Characters>
  <Application>Microsoft Office Outlook</Application>
  <DocSecurity>0</DocSecurity>
  <Lines>0</Lines>
  <Paragraphs>0</Paragraphs>
  <ScaleCrop>false</ScaleCrop>
  <Company>cvit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vivi</cp:lastModifiedBy>
  <cp:revision>12</cp:revision>
  <dcterms:created xsi:type="dcterms:W3CDTF">2012-11-21T06:18:00Z</dcterms:created>
  <dcterms:modified xsi:type="dcterms:W3CDTF">2012-11-21T06:51:00Z</dcterms:modified>
</cp:coreProperties>
</file>